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391" w:rsidRDefault="00455391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</w:t>
      </w:r>
    </w:p>
    <w:p w:rsidR="00455391" w:rsidRDefault="00455391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АДМИНИСТРАЦИЯ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 СЕЛЬСКОЕ ПОСЕЛЕНИЕ  «ХОНХОЛОЙСКОЕ» 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8D140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От «15 » февраля 2016 </w:t>
      </w: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года  </w:t>
      </w:r>
    </w:p>
    <w:p w:rsidR="00455391" w:rsidRPr="00C27800" w:rsidRDefault="00455391" w:rsidP="00124B91">
      <w:pPr>
        <w:widowControl w:val="0"/>
        <w:tabs>
          <w:tab w:val="center" w:pos="493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с.  Хонхолой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N 11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55391" w:rsidRPr="00C27800" w:rsidRDefault="00455391" w:rsidP="008D140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Об утверждении Административного регламента</w:t>
      </w:r>
    </w:p>
    <w:p w:rsidR="00455391" w:rsidRDefault="00455391" w:rsidP="008D1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предоставления муниципальных услуг в сфере </w:t>
      </w:r>
    </w:p>
    <w:p w:rsidR="00455391" w:rsidRPr="00C27800" w:rsidRDefault="00455391" w:rsidP="008D1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присвоения, изменения и аннулирования адресов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N 210-ФЗ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7800">
        <w:rPr>
          <w:rFonts w:ascii="Times New Roman" w:hAnsi="Times New Roman" w:cs="Times New Roman"/>
          <w:sz w:val="26"/>
          <w:szCs w:val="26"/>
        </w:rPr>
        <w:t xml:space="preserve">, ч. 3 ст. 5 Федерального закона от 28.12.2013 N 443-ФЗ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7800">
        <w:rPr>
          <w:rFonts w:ascii="Times New Roman" w:hAnsi="Times New Roman" w:cs="Times New Roman"/>
          <w:sz w:val="26"/>
          <w:szCs w:val="26"/>
        </w:rPr>
        <w:t>,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55391" w:rsidRPr="00C27800" w:rsidRDefault="00455391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предоставления муниципальных услуг в сфере присвоения, изменения и аннулирования адресов (приложение).</w:t>
      </w:r>
    </w:p>
    <w:p w:rsidR="00455391" w:rsidRPr="00C27800" w:rsidRDefault="00455391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Постановление № 22  от 15.09.2015 г. считать утратившим силу.</w:t>
      </w:r>
    </w:p>
    <w:p w:rsidR="00455391" w:rsidRPr="00C27800" w:rsidRDefault="00455391" w:rsidP="004328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7800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</w:t>
      </w:r>
      <w:r>
        <w:rPr>
          <w:rFonts w:ascii="Times New Roman" w:hAnsi="Times New Roman" w:cs="Times New Roman"/>
          <w:sz w:val="26"/>
          <w:szCs w:val="26"/>
        </w:rPr>
        <w:t>бнародования</w:t>
      </w:r>
      <w:r w:rsidRPr="00C27800">
        <w:rPr>
          <w:rFonts w:ascii="Times New Roman" w:hAnsi="Times New Roman" w:cs="Times New Roman"/>
          <w:sz w:val="26"/>
          <w:szCs w:val="26"/>
        </w:rPr>
        <w:t>.</w:t>
      </w: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МО СП «Хонхолойское»                                                   М. А. Коденев</w:t>
      </w: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Pr="00C27800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149B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4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149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15.02.2016 г  </w:t>
      </w:r>
      <w:r w:rsidRPr="001C149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0"/>
      <w:bookmarkEnd w:id="0"/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предоставления муниципальных услуг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768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>ых услуг в сфере присвоения, изменения и аннулирования адресов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B508F9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</w:t>
      </w:r>
      <w:r w:rsidRPr="00F7542E">
        <w:rPr>
          <w:rFonts w:ascii="Times New Roman" w:hAnsi="Times New Roman" w:cs="Times New Roman"/>
          <w:sz w:val="24"/>
          <w:szCs w:val="24"/>
        </w:rPr>
        <w:t>муниципальных услуг в сфере присвоения, изменения и аннулирования адресов</w:t>
      </w:r>
      <w:r w:rsidRPr="00B508F9">
        <w:rPr>
          <w:rFonts w:ascii="Times New Roman" w:hAnsi="Times New Roman" w:cs="Times New Roman"/>
          <w:sz w:val="24"/>
          <w:szCs w:val="24"/>
        </w:rPr>
        <w:t>(далее по тексту - муниципальная услуга) разработан в целях повышения качества и доступности результатов предоставления муниципальной услуги и определяет административные процедуры и действия, сроки и порядок предоставления муниципальной услуги.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8564B8">
        <w:rPr>
          <w:rFonts w:ascii="Times New Roman" w:hAnsi="Times New Roman" w:cs="Times New Roman"/>
          <w:sz w:val="24"/>
          <w:szCs w:val="24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соответствии с настоящим регламентом предоставляются следующие муниципальные услуги: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Присвоение адреса объекту капитального строительства.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Присвоение адреса земельному участку.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Изменение адреса объекта адресации.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Аннулирование адреса объекта адресации.</w:t>
      </w:r>
    </w:p>
    <w:p w:rsidR="00455391" w:rsidRDefault="00455391" w:rsidP="00F754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B508F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образования «Хонхолойское»</w:t>
      </w:r>
      <w:r w:rsidRPr="00B50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(сельское поселение), далее уполномоченный орган.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Муниципальные услуги предоставляются собственникам </w:t>
      </w:r>
      <w:r w:rsidRPr="008D22DF">
        <w:rPr>
          <w:rFonts w:ascii="Times New Roman" w:hAnsi="Times New Roman" w:cs="Times New Roman"/>
          <w:sz w:val="24"/>
          <w:szCs w:val="24"/>
        </w:rPr>
        <w:t xml:space="preserve">объектов недвижимого имущества,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8D22DF">
        <w:rPr>
          <w:rFonts w:ascii="Times New Roman" w:hAnsi="Times New Roman" w:cs="Times New Roman"/>
          <w:sz w:val="24"/>
          <w:szCs w:val="24"/>
        </w:rPr>
        <w:t>, здания, сооружения, помещения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8D22DF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22DF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</w:t>
      </w:r>
      <w:r>
        <w:rPr>
          <w:rFonts w:ascii="Times New Roman" w:hAnsi="Times New Roman" w:cs="Times New Roman"/>
          <w:sz w:val="24"/>
          <w:szCs w:val="24"/>
        </w:rPr>
        <w:t>, либо лицам, обладающим одним из следующих вещных прав на объект адресации, не являющийся объектом капитального строительства: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право хозяйственного ведения;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право оперативного управления;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право пожизненно наследуемого владения;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 постоянного (бессрочного) пользования.</w:t>
      </w:r>
    </w:p>
    <w:p w:rsidR="00455391" w:rsidRDefault="00455391" w:rsidP="00F75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С заявлением вправе обратиться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представители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указанных собственников.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членов такого некоммерческого объединения.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 Порядок информирования о предоставлении муниципальной услуги.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.1. Информация о месте нахождения и графике работы органа, предоставляющего муниципальную услугу, предоставляется заявителям: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а) по телефону для консультаций по номеру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76BED">
        <w:rPr>
          <w:rFonts w:ascii="Times New Roman" w:hAnsi="Times New Roman"/>
          <w:sz w:val="24"/>
          <w:szCs w:val="24"/>
        </w:rPr>
        <w:t>8-(30143) 29-356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291026">
        <w:rPr>
          <w:rFonts w:ascii="Times New Roman" w:hAnsi="Times New Roman" w:cs="Times New Roman"/>
          <w:sz w:val="24"/>
          <w:szCs w:val="24"/>
        </w:rPr>
        <w:t xml:space="preserve">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Многофункциональный центр Республики Бурятия по предоставлению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 тел.  </w:t>
      </w:r>
      <w:r w:rsidRPr="00276BED">
        <w:rPr>
          <w:rFonts w:ascii="Times New Roman" w:hAnsi="Times New Roman"/>
          <w:sz w:val="24"/>
          <w:szCs w:val="24"/>
        </w:rPr>
        <w:t>8-(30143) 2</w:t>
      </w:r>
      <w:r>
        <w:rPr>
          <w:rFonts w:ascii="Times New Roman" w:hAnsi="Times New Roman"/>
          <w:sz w:val="24"/>
          <w:szCs w:val="24"/>
        </w:rPr>
        <w:t>1</w:t>
      </w:r>
      <w:r w:rsidRPr="00276B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084, 21-087</w:t>
      </w:r>
      <w:r w:rsidRPr="00291026">
        <w:rPr>
          <w:rFonts w:ascii="Times New Roman" w:hAnsi="Times New Roman" w:cs="Times New Roman"/>
          <w:sz w:val="24"/>
          <w:szCs w:val="24"/>
        </w:rPr>
        <w:t>;</w:t>
      </w:r>
    </w:p>
    <w:p w:rsidR="00455391" w:rsidRPr="00E32A50" w:rsidRDefault="00455391" w:rsidP="00EE79E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1026">
        <w:rPr>
          <w:rFonts w:ascii="Times New Roman" w:hAnsi="Times New Roman" w:cs="Times New Roman"/>
          <w:sz w:val="24"/>
          <w:szCs w:val="24"/>
        </w:rPr>
        <w:t>) при личном</w:t>
      </w:r>
      <w:r>
        <w:rPr>
          <w:rFonts w:ascii="Times New Roman" w:hAnsi="Times New Roman" w:cs="Times New Roman"/>
          <w:sz w:val="24"/>
          <w:szCs w:val="24"/>
        </w:rPr>
        <w:t xml:space="preserve"> обращении </w:t>
      </w:r>
      <w:r w:rsidRPr="00291026">
        <w:rPr>
          <w:rFonts w:ascii="Times New Roman" w:hAnsi="Times New Roman" w:cs="Times New Roman"/>
          <w:sz w:val="24"/>
          <w:szCs w:val="24"/>
        </w:rPr>
        <w:t xml:space="preserve">к специалистам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или письменном обращении в уполномоченный орган </w:t>
      </w:r>
      <w:r w:rsidRPr="00291026">
        <w:rPr>
          <w:rFonts w:ascii="Times New Roman" w:hAnsi="Times New Roman" w:cs="Times New Roman"/>
          <w:sz w:val="24"/>
          <w:szCs w:val="24"/>
        </w:rPr>
        <w:t>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671351 Республика Бурятия Мухоршибирский район с. Хонхолой ул. Советская 52</w:t>
      </w:r>
      <w:r w:rsidRPr="00E32A50">
        <w:rPr>
          <w:rFonts w:ascii="Times New Roman" w:hAnsi="Times New Roman"/>
          <w:sz w:val="24"/>
          <w:szCs w:val="24"/>
        </w:rPr>
        <w:t>.</w:t>
      </w:r>
    </w:p>
    <w:p w:rsidR="00455391" w:rsidRPr="00E32A50" w:rsidRDefault="00455391" w:rsidP="00146E8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График </w:t>
      </w:r>
      <w:r>
        <w:rPr>
          <w:rFonts w:ascii="Times New Roman" w:hAnsi="Times New Roman" w:cs="Times New Roman"/>
          <w:sz w:val="24"/>
          <w:szCs w:val="24"/>
        </w:rPr>
        <w:t>работы 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16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пятница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15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E32A50">
        <w:rPr>
          <w:rFonts w:ascii="Times New Roman" w:hAnsi="Times New Roman"/>
          <w:sz w:val="24"/>
          <w:szCs w:val="24"/>
        </w:rPr>
        <w:t xml:space="preserve">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13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выходные дни - суббота, воскресенье.</w:t>
      </w:r>
    </w:p>
    <w:p w:rsidR="00455391" w:rsidRPr="00E32A50" w:rsidRDefault="00455391" w:rsidP="00146E8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16</w:t>
      </w:r>
      <w:r w:rsidRPr="00E32A50">
        <w:rPr>
          <w:rFonts w:ascii="Times New Roman" w:hAnsi="Times New Roman"/>
          <w:sz w:val="24"/>
          <w:szCs w:val="24"/>
        </w:rPr>
        <w:t xml:space="preserve"> 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/>
          <w:sz w:val="24"/>
          <w:szCs w:val="24"/>
        </w:rPr>
        <w:t>12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13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</w:t>
      </w:r>
    </w:p>
    <w:p w:rsidR="00455391" w:rsidRPr="00276BED" w:rsidRDefault="00455391" w:rsidP="00146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BED">
        <w:rPr>
          <w:rFonts w:ascii="Times New Roman" w:hAnsi="Times New Roman"/>
          <w:sz w:val="24"/>
          <w:szCs w:val="24"/>
        </w:rPr>
        <w:t>http://мухоршибирский-район.рф/</w:t>
      </w:r>
    </w:p>
    <w:p w:rsidR="00455391" w:rsidRPr="00E32A50" w:rsidRDefault="00455391" w:rsidP="00146E8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5391" w:rsidRPr="00291026" w:rsidRDefault="00455391" w:rsidP="00146E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>1.3.2. Информация о месте нахождения и графике работы организаций, участвующих в предоставлении муниципальной услуги:</w:t>
      </w:r>
    </w:p>
    <w:p w:rsidR="00455391" w:rsidRPr="00033356" w:rsidRDefault="00455391" w:rsidP="000333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291026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671340 </w:t>
      </w:r>
      <w:r>
        <w:rPr>
          <w:rFonts w:ascii="Times New Roman" w:hAnsi="Times New Roman"/>
          <w:sz w:val="24"/>
          <w:szCs w:val="24"/>
        </w:rPr>
        <w:t>Республика Бурятия Мухоршибирский район с. Мухоршибирь ул. 30 лет Победы 31</w:t>
      </w:r>
      <w:r w:rsidRPr="00291026">
        <w:rPr>
          <w:rFonts w:ascii="Times New Roman" w:hAnsi="Times New Roman" w:cs="Times New Roman"/>
          <w:sz w:val="24"/>
          <w:szCs w:val="24"/>
        </w:rPr>
        <w:t>;</w:t>
      </w:r>
    </w:p>
    <w:p w:rsidR="00455391" w:rsidRPr="00671AC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91026">
        <w:rPr>
          <w:rFonts w:ascii="Times New Roman" w:hAnsi="Times New Roman" w:cs="Times New Roman"/>
          <w:sz w:val="24"/>
          <w:szCs w:val="24"/>
        </w:rPr>
        <w:t>дрес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mfc</w:t>
      </w:r>
      <w:r w:rsidRPr="00671AC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muxor</w:t>
      </w:r>
      <w:r w:rsidRPr="00671ACA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910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455391" w:rsidRDefault="00455391" w:rsidP="00671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71A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>График работы:</w:t>
      </w:r>
      <w:r w:rsidRPr="00671ACA">
        <w:rPr>
          <w:rFonts w:ascii="Times New Roman" w:hAnsi="Times New Roman" w:cs="Times New Roman"/>
          <w:sz w:val="24"/>
          <w:szCs w:val="24"/>
        </w:rPr>
        <w:t xml:space="preserve"> 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</w:t>
      </w:r>
      <w:r w:rsidRPr="00671ACA">
        <w:rPr>
          <w:rFonts w:ascii="Times New Roman" w:hAnsi="Times New Roman"/>
          <w:sz w:val="24"/>
          <w:szCs w:val="24"/>
        </w:rPr>
        <w:t>7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мин., пятница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F60A9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</w:t>
      </w:r>
      <w:r w:rsidRPr="00F60A98">
        <w:rPr>
          <w:rFonts w:ascii="Times New Roman" w:hAnsi="Times New Roman"/>
          <w:sz w:val="24"/>
          <w:szCs w:val="24"/>
        </w:rPr>
        <w:t>6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F60A9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мин.,</w:t>
      </w:r>
      <w:r>
        <w:rPr>
          <w:rFonts w:ascii="Times New Roman" w:hAnsi="Times New Roman"/>
          <w:sz w:val="24"/>
          <w:szCs w:val="24"/>
        </w:rPr>
        <w:t xml:space="preserve"> последняя среда каждого месяца- с  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 </w:t>
      </w:r>
      <w:r>
        <w:rPr>
          <w:rFonts w:ascii="Times New Roman" w:hAnsi="Times New Roman"/>
          <w:sz w:val="24"/>
          <w:szCs w:val="24"/>
        </w:rPr>
        <w:t>до</w:t>
      </w:r>
    </w:p>
    <w:p w:rsidR="00455391" w:rsidRPr="00E32A50" w:rsidRDefault="00455391" w:rsidP="00671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 xml:space="preserve">. без </w:t>
      </w:r>
      <w:r w:rsidRPr="00E32A50">
        <w:rPr>
          <w:rFonts w:ascii="Times New Roman" w:hAnsi="Times New Roman"/>
          <w:sz w:val="24"/>
          <w:szCs w:val="24"/>
        </w:rPr>
        <w:t>перерыв</w:t>
      </w:r>
      <w:r>
        <w:rPr>
          <w:rFonts w:ascii="Times New Roman" w:hAnsi="Times New Roman"/>
          <w:sz w:val="24"/>
          <w:szCs w:val="24"/>
        </w:rPr>
        <w:t>а</w:t>
      </w:r>
      <w:r w:rsidRPr="00E32A50">
        <w:rPr>
          <w:rFonts w:ascii="Times New Roman" w:hAnsi="Times New Roman"/>
          <w:sz w:val="24"/>
          <w:szCs w:val="24"/>
        </w:rPr>
        <w:t xml:space="preserve"> на об</w:t>
      </w:r>
      <w:r>
        <w:rPr>
          <w:rFonts w:ascii="Times New Roman" w:hAnsi="Times New Roman"/>
          <w:sz w:val="24"/>
          <w:szCs w:val="24"/>
        </w:rPr>
        <w:t>ед</w:t>
      </w:r>
      <w:r w:rsidRPr="00E32A50">
        <w:rPr>
          <w:rFonts w:ascii="Times New Roman" w:hAnsi="Times New Roman"/>
          <w:sz w:val="24"/>
          <w:szCs w:val="24"/>
        </w:rPr>
        <w:t>, выходные дни - суббота, воскресенье.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391" w:rsidRPr="00671ACA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D2B74">
        <w:rPr>
          <w:rFonts w:ascii="Times New Roman" w:hAnsi="Times New Roman" w:cs="Times New Roman"/>
          <w:sz w:val="24"/>
          <w:szCs w:val="24"/>
        </w:rPr>
        <w:t>Управление Федеральной службы государственной регистрации, кадастра и картографии по Республике Бурятия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A1642">
        <w:rPr>
          <w:rFonts w:ascii="Times New Roman" w:hAnsi="Times New Roman" w:cs="Times New Roman"/>
          <w:sz w:val="24"/>
          <w:szCs w:val="24"/>
        </w:rPr>
        <w:t>Республика Бурятия, г. Улан-Удэ, ул. Борсоева, 13е, тел. (3012) 29-70-90. Адрес официального сайта: www.rosreestr.ru.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2A1642" w:rsidRDefault="00455391" w:rsidP="00520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A1642">
        <w:rPr>
          <w:rFonts w:ascii="Times New Roman" w:hAnsi="Times New Roman" w:cs="Times New Roman"/>
          <w:sz w:val="24"/>
          <w:szCs w:val="24"/>
        </w:rPr>
        <w:t>Понедельник с 8.00 до 17.30 ч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Вторник     с 8.00 до 19.00 ч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Среда       с 8.00 до 17.30 ч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Четверг     с 8.00 до 16.00 ч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Пятница     с 8.00 до 16.00 ч</w:t>
      </w:r>
    </w:p>
    <w:p w:rsidR="00455391" w:rsidRPr="002A1642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Суббота     с 8.00 до 16.00 ч.</w:t>
      </w:r>
    </w:p>
    <w:p w:rsidR="00455391" w:rsidRPr="002D2B74" w:rsidRDefault="00455391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D2B74">
        <w:rPr>
          <w:rFonts w:ascii="Times New Roman" w:hAnsi="Times New Roman" w:cs="Times New Roman"/>
          <w:sz w:val="24"/>
          <w:szCs w:val="24"/>
        </w:rPr>
        <w:t xml:space="preserve">Федеральное бюджетное учреждение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>
        <w:rPr>
          <w:rFonts w:ascii="Times New Roman" w:hAnsi="Times New Roman" w:cs="Times New Roman"/>
          <w:sz w:val="24"/>
          <w:szCs w:val="24"/>
        </w:rPr>
        <w:t>»:</w:t>
      </w:r>
      <w:r w:rsidRPr="008C630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 xml:space="preserve">Республика Бурятия, г. Улан-Удэ, ул. </w:t>
      </w:r>
      <w:r>
        <w:rPr>
          <w:rFonts w:ascii="Times New Roman" w:hAnsi="Times New Roman" w:cs="Times New Roman"/>
          <w:sz w:val="24"/>
          <w:szCs w:val="24"/>
        </w:rPr>
        <w:t>Ленина</w:t>
      </w:r>
      <w:r w:rsidRPr="002A164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55,  </w:t>
      </w:r>
      <w:r w:rsidRPr="002D2B74">
        <w:rPr>
          <w:rFonts w:ascii="Times New Roman" w:hAnsi="Times New Roman" w:cs="Times New Roman"/>
          <w:sz w:val="24"/>
          <w:szCs w:val="24"/>
        </w:rPr>
        <w:t>, тел.:</w:t>
      </w:r>
      <w:r w:rsidRPr="008C630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 xml:space="preserve">. (3012)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2A16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A16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81,22-09-56 </w:t>
      </w:r>
      <w:r w:rsidRPr="002D2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5391" w:rsidRPr="002D2B7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Адрес (электронный адрес) для направления обращений: </w:t>
      </w:r>
      <w:r>
        <w:rPr>
          <w:rFonts w:ascii="Times New Roman" w:hAnsi="Times New Roman" w:cs="Times New Roman"/>
          <w:sz w:val="24"/>
          <w:szCs w:val="24"/>
          <w:lang w:val="en-US"/>
        </w:rPr>
        <w:t>fgu</w:t>
      </w:r>
      <w:r w:rsidRPr="00F06EBF">
        <w:rPr>
          <w:rFonts w:ascii="Times New Roman" w:hAnsi="Times New Roman" w:cs="Times New Roman"/>
          <w:sz w:val="24"/>
          <w:szCs w:val="24"/>
        </w:rPr>
        <w:t>03@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06EBF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1642">
        <w:rPr>
          <w:rFonts w:ascii="Times New Roman" w:hAnsi="Times New Roman" w:cs="Times New Roman"/>
          <w:sz w:val="24"/>
          <w:szCs w:val="24"/>
        </w:rPr>
        <w:t>rosreestr.ru.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федерального бюджетного учреждения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D2B74">
        <w:rPr>
          <w:rFonts w:ascii="Times New Roman" w:hAnsi="Times New Roman" w:cs="Times New Roman"/>
          <w:sz w:val="24"/>
          <w:szCs w:val="24"/>
        </w:rPr>
        <w:t>:</w:t>
      </w:r>
      <w:r w:rsidRPr="00F06EB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>Понедельник с 8.00 до 17. ч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Вторник     с 8.00 до </w:t>
      </w:r>
      <w:r w:rsidRPr="00F06EBF">
        <w:rPr>
          <w:rFonts w:ascii="Times New Roman" w:hAnsi="Times New Roman" w:cs="Times New Roman"/>
          <w:sz w:val="24"/>
          <w:szCs w:val="24"/>
        </w:rPr>
        <w:t>17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>Среда       с 8.00 до 17.</w:t>
      </w:r>
      <w:r w:rsidRPr="00F06EBF">
        <w:rPr>
          <w:rFonts w:ascii="Times New Roman" w:hAnsi="Times New Roman" w:cs="Times New Roman"/>
          <w:sz w:val="24"/>
          <w:szCs w:val="24"/>
        </w:rPr>
        <w:t>00</w:t>
      </w:r>
      <w:r w:rsidRPr="002A1642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Четверг     с 8.00 до </w:t>
      </w:r>
      <w:r w:rsidRPr="00F06EBF">
        <w:rPr>
          <w:rFonts w:ascii="Times New Roman" w:hAnsi="Times New Roman" w:cs="Times New Roman"/>
          <w:sz w:val="24"/>
          <w:szCs w:val="24"/>
        </w:rPr>
        <w:t>19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>Пятница     с 8.00 до 1</w:t>
      </w:r>
      <w:r w:rsidRPr="00F06EBF">
        <w:rPr>
          <w:rFonts w:ascii="Times New Roman" w:hAnsi="Times New Roman" w:cs="Times New Roman"/>
          <w:sz w:val="24"/>
          <w:szCs w:val="24"/>
        </w:rPr>
        <w:t>7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455391" w:rsidRPr="002A1642" w:rsidRDefault="00455391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Суббота     с </w:t>
      </w:r>
      <w:r w:rsidRPr="00F06EBF">
        <w:rPr>
          <w:rFonts w:ascii="Times New Roman" w:hAnsi="Times New Roman" w:cs="Times New Roman"/>
          <w:sz w:val="24"/>
          <w:szCs w:val="24"/>
        </w:rPr>
        <w:t>9</w:t>
      </w:r>
      <w:r w:rsidRPr="002A1642">
        <w:rPr>
          <w:rFonts w:ascii="Times New Roman" w:hAnsi="Times New Roman" w:cs="Times New Roman"/>
          <w:sz w:val="24"/>
          <w:szCs w:val="24"/>
        </w:rPr>
        <w:t>.00 до 1</w:t>
      </w:r>
      <w:r w:rsidRPr="00F06EBF">
        <w:rPr>
          <w:rFonts w:ascii="Times New Roman" w:hAnsi="Times New Roman" w:cs="Times New Roman"/>
          <w:sz w:val="24"/>
          <w:szCs w:val="24"/>
        </w:rPr>
        <w:t>2</w:t>
      </w:r>
      <w:r w:rsidRPr="002A1642">
        <w:rPr>
          <w:rFonts w:ascii="Times New Roman" w:hAnsi="Times New Roman" w:cs="Times New Roman"/>
          <w:sz w:val="24"/>
          <w:szCs w:val="24"/>
        </w:rPr>
        <w:t>.00 ч.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1.3.3. Информация по предоставлению муниципальной услуги размещается:</w:t>
      </w:r>
    </w:p>
    <w:p w:rsidR="00455391" w:rsidRPr="00827DE0" w:rsidRDefault="00455391" w:rsidP="00827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на официальном сайте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91026">
        <w:rPr>
          <w:rFonts w:ascii="Times New Roman" w:hAnsi="Times New Roman" w:cs="Times New Roman"/>
          <w:sz w:val="24"/>
          <w:szCs w:val="24"/>
        </w:rPr>
        <w:t xml:space="preserve"> местного самоуп</w:t>
      </w:r>
      <w:r>
        <w:rPr>
          <w:rFonts w:ascii="Times New Roman" w:hAnsi="Times New Roman" w:cs="Times New Roman"/>
          <w:sz w:val="24"/>
          <w:szCs w:val="24"/>
        </w:rPr>
        <w:t>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>Администрации в сети Интернет</w:t>
      </w:r>
      <w:r w:rsidRPr="00276BED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C313F9">
          <w:rPr>
            <w:rStyle w:val="Hyperlink"/>
            <w:rFonts w:ascii="Times New Roman" w:hAnsi="Times New Roman" w:cs="Calibri"/>
            <w:sz w:val="24"/>
            <w:szCs w:val="24"/>
          </w:rPr>
          <w:t>http://мухоршибирский-район.рф/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291026">
        <w:rPr>
          <w:rFonts w:ascii="Times New Roman" w:hAnsi="Times New Roman" w:cs="Times New Roman"/>
          <w:sz w:val="24"/>
          <w:szCs w:val="24"/>
        </w:rPr>
        <w:t xml:space="preserve"> </w:t>
      </w:r>
      <w:r w:rsidRPr="00B508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(далее - Единый портал) http://www.gosuslugi.ru/;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республиканской государственной автоматизированной системе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Республики Бурятия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http://pgu.govrb.ru/;</w:t>
      </w:r>
    </w:p>
    <w:p w:rsidR="00455391" w:rsidRDefault="00455391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информационных стендах уполномоченного органа.</w:t>
      </w:r>
    </w:p>
    <w:p w:rsidR="00455391" w:rsidRPr="00291026" w:rsidRDefault="00455391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заявителя месте.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455391" w:rsidRPr="0029102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91"/>
      <w:bookmarkEnd w:id="1"/>
      <w:r w:rsidRPr="00B508F9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2.1. На</w:t>
      </w:r>
      <w:r>
        <w:rPr>
          <w:rFonts w:ascii="Times New Roman" w:hAnsi="Times New Roman" w:cs="Times New Roman"/>
          <w:sz w:val="24"/>
          <w:szCs w:val="24"/>
        </w:rPr>
        <w:t>именование муниципальной услуги:</w:t>
      </w:r>
    </w:p>
    <w:p w:rsidR="00455391" w:rsidRPr="00B508F9" w:rsidRDefault="00455391" w:rsidP="00C921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«Присвоение адреса объекту капитального строительства», «Присвоение адреса земельному участку», «Изменение адреса объекта адресации», «Аннулирование адреса объекта адресации».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МО СП 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«Хонхолойское» (далее уполномоченный орган)</w:t>
      </w:r>
      <w:r w:rsidRPr="00B508F9">
        <w:rPr>
          <w:rFonts w:ascii="Times New Roman" w:hAnsi="Times New Roman" w:cs="Times New Roman"/>
          <w:sz w:val="24"/>
          <w:szCs w:val="24"/>
        </w:rPr>
        <w:t>.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B508F9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11" w:history="1">
        <w:r w:rsidRPr="00B508F9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B508F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услуг, утвержденный </w:t>
      </w:r>
      <w:r>
        <w:rPr>
          <w:rFonts w:ascii="Times New Roman" w:hAnsi="Times New Roman" w:cs="Times New Roman"/>
          <w:sz w:val="24"/>
          <w:szCs w:val="24"/>
        </w:rPr>
        <w:t>Решением Совета депутатов МО СП «Хонхолойское» № 169  от 15.02.2016 г</w:t>
      </w:r>
      <w:r w:rsidRPr="00B508F9">
        <w:rPr>
          <w:rFonts w:ascii="Times New Roman" w:hAnsi="Times New Roman" w:cs="Times New Roman"/>
          <w:sz w:val="24"/>
          <w:szCs w:val="24"/>
        </w:rPr>
        <w:t>.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Результат</w:t>
      </w:r>
      <w:r w:rsidRPr="00B508F9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  <w:r w:rsidRPr="00B508F9">
        <w:rPr>
          <w:rFonts w:ascii="Times New Roman" w:hAnsi="Times New Roman" w:cs="Times New Roman"/>
          <w:sz w:val="24"/>
          <w:szCs w:val="24"/>
        </w:rPr>
        <w:t>: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объекту капитального строительства;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земельному участку;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Решение уполномоченного органа об изменении адреса; 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аннулировании адреса;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отказе в присвоении, изменении или аннулировании адреса.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Pr="00A624C4">
        <w:rPr>
          <w:rFonts w:ascii="Times New Roman" w:hAnsi="Times New Roman" w:cs="Times New Roman"/>
          <w:sz w:val="24"/>
          <w:szCs w:val="24"/>
        </w:rPr>
        <w:t xml:space="preserve">Решение о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A624C4">
        <w:rPr>
          <w:rFonts w:ascii="Times New Roman" w:hAnsi="Times New Roman" w:cs="Times New Roman"/>
          <w:sz w:val="24"/>
          <w:szCs w:val="24"/>
        </w:rPr>
        <w:t xml:space="preserve">, а также решение об отказе в таком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A624C4">
        <w:rPr>
          <w:rFonts w:ascii="Times New Roman" w:hAnsi="Times New Roman" w:cs="Times New Roman"/>
          <w:sz w:val="24"/>
          <w:szCs w:val="24"/>
        </w:rPr>
        <w:t xml:space="preserve">принимаются уполномоченным органом в срок не более чем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A624C4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заявления.</w:t>
      </w:r>
    </w:p>
    <w:p w:rsidR="00455391" w:rsidRPr="00A31FB6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через многофункциональный центр срок, указанный в </w:t>
      </w:r>
      <w:r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2A1642">
        <w:rPr>
          <w:rFonts w:ascii="Times New Roman" w:hAnsi="Times New Roman" w:cs="Times New Roman"/>
          <w:sz w:val="24"/>
          <w:szCs w:val="24"/>
        </w:rPr>
        <w:t xml:space="preserve">пункте </w:t>
      </w:r>
      <w:r>
        <w:rPr>
          <w:rFonts w:ascii="Times New Roman" w:hAnsi="Times New Roman" w:cs="Times New Roman"/>
          <w:sz w:val="24"/>
          <w:szCs w:val="24"/>
        </w:rPr>
        <w:t xml:space="preserve">срок </w:t>
      </w:r>
      <w:r w:rsidRPr="002A1642">
        <w:rPr>
          <w:rFonts w:ascii="Times New Roman" w:hAnsi="Times New Roman" w:cs="Times New Roman"/>
          <w:sz w:val="24"/>
          <w:szCs w:val="24"/>
        </w:rPr>
        <w:t>исчисляется со дня передачи многофункциональным центром заявления в уполномоченный орган.</w:t>
      </w:r>
    </w:p>
    <w:p w:rsidR="00455391" w:rsidRPr="0096488A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>2.4.2.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455391" w:rsidRPr="0096488A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6488A">
        <w:rPr>
          <w:rFonts w:ascii="Times New Roman" w:hAnsi="Times New Roman" w:cs="Times New Roman"/>
          <w:sz w:val="24"/>
          <w:szCs w:val="24"/>
        </w:rPr>
        <w:t xml:space="preserve"> рабочего дня со дня истечения срока, указанного в </w:t>
      </w:r>
      <w:hyperlink r:id="rId12" w:history="1">
        <w:r w:rsidRPr="0096488A">
          <w:rPr>
            <w:rFonts w:ascii="Times New Roman" w:hAnsi="Times New Roman" w:cs="Times New Roman"/>
            <w:sz w:val="24"/>
            <w:szCs w:val="24"/>
          </w:rPr>
          <w:t>пункте 2.4.1. настоящего административного регламента</w:t>
        </w:r>
      </w:hyperlink>
      <w:r w:rsidRPr="0096488A">
        <w:rPr>
          <w:rFonts w:ascii="Times New Roman" w:hAnsi="Times New Roman" w:cs="Times New Roman"/>
          <w:sz w:val="24"/>
          <w:szCs w:val="24"/>
        </w:rPr>
        <w:t>;</w:t>
      </w:r>
    </w:p>
    <w:p w:rsidR="00455391" w:rsidRPr="0096488A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</w:t>
      </w:r>
      <w:hyperlink r:id="rId13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 2.4.1. настоящего административного регламента</w:t>
        </w:r>
      </w:hyperlink>
      <w:r>
        <w:t xml:space="preserve"> </w:t>
      </w:r>
      <w:r w:rsidRPr="0096488A">
        <w:rPr>
          <w:rFonts w:ascii="Times New Roman" w:hAnsi="Times New Roman" w:cs="Times New Roman"/>
          <w:sz w:val="24"/>
          <w:szCs w:val="24"/>
        </w:rPr>
        <w:t>срока посредством почтового отправления по указанному в заявлении почтовому адресу.</w:t>
      </w:r>
    </w:p>
    <w:p w:rsidR="00455391" w:rsidRPr="0096488A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центр,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14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96488A">
        <w:rPr>
          <w:rFonts w:ascii="Times New Roman" w:hAnsi="Times New Roman" w:cs="Times New Roman"/>
          <w:sz w:val="24"/>
          <w:szCs w:val="24"/>
        </w:rPr>
        <w:t xml:space="preserve"> 2.4.1. настоящего административного регламента.</w:t>
      </w:r>
    </w:p>
    <w:p w:rsidR="00455391" w:rsidRPr="008128AB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отношения, возникающие в связи с предоставлением муниципальной услуги: </w:t>
      </w:r>
    </w:p>
    <w:p w:rsidR="00455391" w:rsidRPr="008128AB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8128AB">
          <w:rPr>
            <w:rFonts w:ascii="Times New Roman" w:hAnsi="Times New Roman" w:cs="Times New Roman"/>
            <w:color w:val="0000FF"/>
            <w:sz w:val="24"/>
            <w:szCs w:val="24"/>
          </w:rPr>
          <w:t>Конституци</w:t>
        </w:r>
      </w:hyperlink>
      <w:r w:rsidRPr="008128AB">
        <w:rPr>
          <w:rFonts w:ascii="Times New Roman" w:hAnsi="Times New Roman" w:cs="Times New Roman"/>
          <w:color w:val="0000FF"/>
          <w:sz w:val="24"/>
          <w:szCs w:val="24"/>
        </w:rPr>
        <w:t>я</w:t>
      </w:r>
      <w:r w:rsidRPr="008128A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128AB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128AB">
        <w:rPr>
          <w:rFonts w:ascii="Times New Roman" w:hAnsi="Times New Roman" w:cs="Times New Roman"/>
          <w:sz w:val="24"/>
          <w:szCs w:val="24"/>
        </w:rPr>
        <w:t>, 1993, N 237);</w:t>
      </w:r>
    </w:p>
    <w:p w:rsidR="00455391" w:rsidRPr="0038487F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Земельны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6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N 136-ФЗ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211-212, 30.10.2001);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Градостроительны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7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29.12.2004 N 190-ФЗ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ая газета», N 290, 30.12.2004);</w:t>
      </w:r>
    </w:p>
    <w:p w:rsidR="00455391" w:rsidRPr="0038487F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8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21.07.1997 N 122-ФЗ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145 от 30.07.1997);</w:t>
      </w:r>
    </w:p>
    <w:p w:rsidR="00455391" w:rsidRPr="0038487F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9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24.07.2007 N 221-ФЗ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165 от 01.08.2007);</w:t>
      </w:r>
    </w:p>
    <w:p w:rsidR="00455391" w:rsidRPr="0038487F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0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27.07.2010 N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168 от 30.07.2010);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1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06.10.2003 N 131-ФЗ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</w:t>
      </w:r>
      <w:r>
        <w:rPr>
          <w:rFonts w:ascii="Times New Roman" w:hAnsi="Times New Roman" w:cs="Times New Roman"/>
          <w:sz w:val="24"/>
          <w:szCs w:val="24"/>
        </w:rPr>
        <w:t>я газета», N 202 от 08.10.2003);</w:t>
      </w:r>
    </w:p>
    <w:p w:rsidR="00455391" w:rsidRPr="00670CFB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-Федеральный закон от 28.12.2013 N 443-ФЗ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Об общи 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12.05.2014, N 19, ст. 2437).</w:t>
      </w:r>
    </w:p>
    <w:p w:rsidR="00455391" w:rsidRPr="00670CFB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>-Постановление  Правительства  РФ от 22.05.2015</w:t>
      </w:r>
      <w:r w:rsidRPr="00670C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70CFB">
        <w:rPr>
          <w:rFonts w:ascii="Times New Roman" w:hAnsi="Times New Roman" w:cs="Times New Roman"/>
          <w:sz w:val="24"/>
          <w:szCs w:val="24"/>
        </w:rPr>
        <w:t xml:space="preserve">492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01.06.2015 №22, ст.3227);</w:t>
      </w:r>
    </w:p>
    <w:p w:rsidR="00455391" w:rsidRPr="00670CFB" w:rsidRDefault="00455391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- </w:t>
      </w:r>
      <w:r w:rsidRPr="005D2950">
        <w:rPr>
          <w:rFonts w:ascii="Times New Roman" w:hAnsi="Times New Roman" w:cs="Times New Roman"/>
          <w:sz w:val="24"/>
          <w:szCs w:val="24"/>
        </w:rPr>
        <w:t>Постановление  Правительства РФ от 19.11.2014 N 1221 «Об утверждении Правил присвоения, изменения и аннулирования адресов» (Собрание законодательства</w:t>
      </w:r>
      <w:r w:rsidRPr="00670CFB">
        <w:rPr>
          <w:rFonts w:ascii="Times New Roman" w:hAnsi="Times New Roman" w:cs="Times New Roman"/>
          <w:sz w:val="24"/>
          <w:szCs w:val="24"/>
        </w:rPr>
        <w:t xml:space="preserve"> Российской Федерации, 01.12.2014 №48, ст.6861);</w:t>
      </w:r>
    </w:p>
    <w:p w:rsidR="00455391" w:rsidRPr="00670CFB" w:rsidRDefault="00455391" w:rsidP="006277E4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Постановление Правительства РФ от 30.04.2014 N 403 </w:t>
      </w:r>
      <w:r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>Об исчерпывающем перечне процедур в сфере жилищного строительства</w:t>
      </w:r>
      <w:r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(Собрание законодательства РФ, 12.05.2014, N 19, ст. 2437);</w:t>
      </w:r>
    </w:p>
    <w:p w:rsidR="00455391" w:rsidRPr="00670CFB" w:rsidRDefault="00455391" w:rsidP="006277E4">
      <w:pPr>
        <w:pStyle w:val="ListParagraph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25.06.2012 N 634 (ред. от 28.10.2013)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№148, 02.07.2012);</w:t>
      </w:r>
    </w:p>
    <w:p w:rsidR="00455391" w:rsidRPr="00670CFB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Приказ Министерства Финансов Российской Федерации от 11.12.2014 </w:t>
      </w:r>
      <w:r w:rsidRPr="00670CFB">
        <w:rPr>
          <w:rFonts w:ascii="Times New Roman" w:hAnsi="Times New Roman" w:cs="Times New Roman"/>
          <w:lang w:val="en-US"/>
        </w:rPr>
        <w:t>N</w:t>
      </w:r>
      <w:r w:rsidRPr="00670CFB">
        <w:rPr>
          <w:rFonts w:ascii="Times New Roman" w:hAnsi="Times New Roman" w:cs="Times New Roman"/>
        </w:rPr>
        <w:t xml:space="preserve"> 146 н </w:t>
      </w:r>
      <w:r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 xml:space="preserve">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(http://www.pravo.gov.ru, 12.02.2015);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сессии Совета депутатов от 15.02.2016 г №169 «Об утверждении перечня услуг, которые являются необходимыми и обязательными для предоставления муниципальных услуг администрацией МО СП «Хонхолойское»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25"/>
      <w:bookmarkEnd w:id="2"/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508F9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5391" w:rsidRPr="00093D03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2.6.1. Заявление о присвоении, изменении и аннулировании адреса (далее - заявление) по форме утвержденной приказом Министерства Финансов  Российской Федерации от </w:t>
      </w:r>
      <w:r w:rsidRPr="00941E37">
        <w:rPr>
          <w:rFonts w:ascii="Times New Roman" w:hAnsi="Times New Roman" w:cs="Times New Roman"/>
          <w:sz w:val="24"/>
          <w:szCs w:val="24"/>
        </w:rPr>
        <w:t xml:space="preserve">11 </w:t>
      </w:r>
      <w:r w:rsidRPr="006517CE">
        <w:rPr>
          <w:rFonts w:ascii="Times New Roman" w:hAnsi="Times New Roman" w:cs="Times New Roman"/>
          <w:sz w:val="24"/>
          <w:szCs w:val="24"/>
        </w:rPr>
        <w:t xml:space="preserve">декабря 2014 N 146н. Форма заявления приводится в </w:t>
      </w:r>
      <w:r w:rsidRPr="004D5DDA">
        <w:rPr>
          <w:rFonts w:ascii="Times New Roman" w:hAnsi="Times New Roman" w:cs="Times New Roman"/>
          <w:sz w:val="24"/>
          <w:szCs w:val="24"/>
        </w:rPr>
        <w:t>приложении N</w:t>
      </w:r>
      <w:r w:rsidRPr="006517CE">
        <w:rPr>
          <w:rFonts w:ascii="Times New Roman" w:hAnsi="Times New Roman" w:cs="Times New Roman"/>
          <w:sz w:val="24"/>
          <w:szCs w:val="24"/>
        </w:rPr>
        <w:t xml:space="preserve"> 2 к </w:t>
      </w:r>
      <w:r w:rsidRPr="00093D03">
        <w:rPr>
          <w:rFonts w:ascii="Times New Roman" w:hAnsi="Times New Roman" w:cs="Times New Roman"/>
          <w:sz w:val="24"/>
          <w:szCs w:val="24"/>
        </w:rPr>
        <w:t>настоящему Административному регламенту.</w:t>
      </w:r>
    </w:p>
    <w:p w:rsidR="00455391" w:rsidRPr="00DD162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1624">
        <w:rPr>
          <w:rFonts w:ascii="Times New Roman" w:hAnsi="Times New Roman" w:cs="Times New Roman"/>
          <w:sz w:val="24"/>
          <w:szCs w:val="24"/>
        </w:rPr>
        <w:t>2.6.2.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455391" w:rsidRPr="00DD162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D1624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455391" w:rsidRPr="00093D03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Заявители (представители заявителя) при подаче заявления вправе приложить</w:t>
      </w:r>
      <w:r>
        <w:rPr>
          <w:rFonts w:ascii="Times New Roman" w:hAnsi="Times New Roman" w:cs="Times New Roman"/>
          <w:sz w:val="24"/>
          <w:szCs w:val="24"/>
        </w:rPr>
        <w:t xml:space="preserve"> к нему следующие документы, которые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</w:t>
      </w:r>
      <w:r w:rsidRPr="003E5682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</w:t>
      </w:r>
      <w:r w:rsidRPr="006517CE">
        <w:rPr>
          <w:rFonts w:ascii="Times New Roman" w:hAnsi="Times New Roman" w:cs="Times New Roman"/>
          <w:sz w:val="24"/>
          <w:szCs w:val="24"/>
        </w:rPr>
        <w:t xml:space="preserve"> правоустанавливающие и (или) право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517CE">
        <w:rPr>
          <w:rFonts w:ascii="Times New Roman" w:hAnsi="Times New Roman" w:cs="Times New Roman"/>
          <w:sz w:val="24"/>
          <w:szCs w:val="24"/>
        </w:rPr>
        <w:t>удостоверяющие документы на объект (объекты) адресации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2.7.4.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2.7.5. кадастровый паспорт объекта адресации (в случае присвоения адреса объекту адресации, поставленному на кадастровый учет);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2.7.6.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455391" w:rsidRPr="00941E37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2.7.7.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</w:t>
      </w:r>
      <w:r w:rsidRPr="00941E37">
        <w:rPr>
          <w:rFonts w:ascii="Times New Roman" w:hAnsi="Times New Roman" w:cs="Times New Roman"/>
          <w:sz w:val="24"/>
          <w:szCs w:val="24"/>
        </w:rPr>
        <w:t>новых объектов адресации);</w:t>
      </w:r>
    </w:p>
    <w:p w:rsidR="00455391" w:rsidRPr="00941E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2.7.8.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кадастровая выписка об объекте недвижимости, который снят с учета (в случае аннулирования адреса объекта адресации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2.7.9.</w:t>
      </w:r>
      <w:r w:rsidRPr="00941E37">
        <w:rPr>
          <w:rFonts w:ascii="Times New Roman" w:hAnsi="Times New Roman" w:cs="Times New Roman"/>
          <w:sz w:val="24"/>
          <w:szCs w:val="24"/>
        </w:rPr>
        <w:t xml:space="preserve">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C5A">
        <w:rPr>
          <w:rFonts w:ascii="Times New Roman" w:hAnsi="Times New Roman" w:cs="Times New Roman"/>
          <w:sz w:val="24"/>
          <w:szCs w:val="24"/>
        </w:rPr>
        <w:t>Документы, указанные в</w:t>
      </w:r>
      <w:r>
        <w:rPr>
          <w:rFonts w:ascii="Times New Roman" w:hAnsi="Times New Roman" w:cs="Times New Roman"/>
          <w:sz w:val="24"/>
          <w:szCs w:val="24"/>
        </w:rPr>
        <w:t xml:space="preserve"> настоящем </w:t>
      </w:r>
      <w:r w:rsidRPr="00056C5A">
        <w:rPr>
          <w:rFonts w:ascii="Times New Roman" w:hAnsi="Times New Roman" w:cs="Times New Roman"/>
          <w:sz w:val="24"/>
          <w:szCs w:val="24"/>
        </w:rPr>
        <w:t>пункте,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455391" w:rsidRPr="005D125D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 w:rsidRPr="005D125D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запрещено требовать от заявителя:</w:t>
      </w:r>
    </w:p>
    <w:p w:rsidR="00455391" w:rsidRPr="005D125D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5D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125D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125D">
        <w:rPr>
          <w:rFonts w:ascii="Times New Roman" w:hAnsi="Times New Roman" w:cs="Times New Roman"/>
          <w:sz w:val="24"/>
          <w:szCs w:val="24"/>
        </w:rPr>
        <w:t>.</w:t>
      </w:r>
    </w:p>
    <w:p w:rsidR="00455391" w:rsidRPr="003E5682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Заявитель вправе по своей инициативе представить иные документы, которые он </w:t>
      </w:r>
      <w:r w:rsidRPr="003E5682">
        <w:rPr>
          <w:rFonts w:ascii="Times New Roman" w:hAnsi="Times New Roman" w:cs="Times New Roman"/>
          <w:sz w:val="24"/>
          <w:szCs w:val="24"/>
        </w:rPr>
        <w:t>считает необходимыми.</w:t>
      </w:r>
    </w:p>
    <w:p w:rsidR="00455391" w:rsidRPr="006517CE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2.9.Основания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517CE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являются:</w:t>
      </w:r>
    </w:p>
    <w:p w:rsidR="00455391" w:rsidRPr="006517CE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 личном обращении, </w:t>
      </w:r>
      <w:r w:rsidRPr="006517CE">
        <w:rPr>
          <w:rFonts w:ascii="Times New Roman" w:hAnsi="Times New Roman" w:cs="Times New Roman"/>
          <w:sz w:val="24"/>
          <w:szCs w:val="24"/>
        </w:rPr>
        <w:t>отсутствие документа, удостоверяющего личность заявителя, являющегося физическим лицом, либо личность представителя физического или юридического лица, индивидуального предпринимателя.</w:t>
      </w:r>
    </w:p>
    <w:p w:rsidR="00455391" w:rsidRPr="006517CE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2.10. Основания для приостановления предоставления муниципальной услуги не предусмотрены.</w:t>
      </w:r>
    </w:p>
    <w:p w:rsidR="00455391" w:rsidRPr="006517CE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2.11. Основания для отказа в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предоставлении муниципальных услуг </w:t>
      </w:r>
      <w:r w:rsidRPr="006517CE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исвоение, изменение или аннулирования адреса</w:t>
      </w:r>
      <w:r w:rsidRPr="006517CE">
        <w:rPr>
          <w:rFonts w:ascii="Times New Roman" w:hAnsi="Times New Roman" w:cs="Times New Roman"/>
          <w:sz w:val="24"/>
          <w:szCs w:val="24"/>
        </w:rPr>
        <w:t>:</w:t>
      </w:r>
    </w:p>
    <w:p w:rsidR="00455391" w:rsidRPr="00E27543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2.11.1. с заявлением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обратилось лицо, не указанное в </w:t>
      </w:r>
      <w:hyperlink w:anchor="Par114" w:history="1">
        <w:r w:rsidRPr="00E27543">
          <w:rPr>
            <w:rFonts w:ascii="Times New Roman" w:hAnsi="Times New Roman" w:cs="Times New Roman"/>
            <w:sz w:val="24"/>
            <w:szCs w:val="24"/>
          </w:rPr>
          <w:t>пунктах</w:t>
        </w:r>
      </w:hyperlink>
      <w:r w:rsidRPr="00BB079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.5., 1.6., 1.7., 1.8. настоящего регламента</w:t>
      </w:r>
      <w:r w:rsidRPr="00E27543">
        <w:rPr>
          <w:rFonts w:ascii="Times New Roman" w:hAnsi="Times New Roman" w:cs="Times New Roman"/>
          <w:sz w:val="24"/>
          <w:szCs w:val="24"/>
        </w:rPr>
        <w:t>;</w:t>
      </w:r>
    </w:p>
    <w:p w:rsidR="00455391" w:rsidRPr="00E27543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455391" w:rsidRPr="00F7630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2.11.3.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2.11.4.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отсутствуют случаи и условия для присвоения объекту адресации адреса или аннулирования его адреса, указанные </w:t>
      </w:r>
      <w:r w:rsidRPr="00EB6922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54" w:history="1">
        <w:r w:rsidRPr="00EB6922">
          <w:rPr>
            <w:rFonts w:ascii="Times New Roman" w:hAnsi="Times New Roman" w:cs="Times New Roman"/>
            <w:sz w:val="24"/>
            <w:szCs w:val="24"/>
          </w:rPr>
          <w:t>пунктах 5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1" w:history="1">
        <w:r w:rsidRPr="00EB6922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73" w:history="1">
        <w:r w:rsidRPr="00EB6922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76" w:history="1">
        <w:r w:rsidRPr="00EB6922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3" w:history="1">
        <w:r w:rsidRPr="00EB692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6922">
        <w:rPr>
          <w:rFonts w:ascii="Times New Roman" w:hAnsi="Times New Roman" w:cs="Times New Roman"/>
          <w:sz w:val="24"/>
          <w:szCs w:val="24"/>
        </w:rPr>
        <w:t xml:space="preserve"> №1221.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Перечни услуг, которые являются необходимыми и обязательными для предоставления муниципальной услуги, отсутствуют.</w:t>
      </w:r>
    </w:p>
    <w:p w:rsidR="00455391" w:rsidRPr="00B508F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Предоставление муниципальной</w:t>
      </w:r>
      <w:r w:rsidRPr="00B508F9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 осуществляется</w:t>
      </w:r>
      <w:r w:rsidRPr="00B508F9">
        <w:rPr>
          <w:rFonts w:ascii="Times New Roman" w:hAnsi="Times New Roman" w:cs="Times New Roman"/>
          <w:sz w:val="24"/>
          <w:szCs w:val="24"/>
        </w:rPr>
        <w:t xml:space="preserve"> бесплатно.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3"/>
      <w:bookmarkEnd w:id="3"/>
      <w:r w:rsidRPr="00671621">
        <w:rPr>
          <w:rFonts w:ascii="Times New Roman" w:hAnsi="Times New Roman" w:cs="Times New Roman"/>
          <w:sz w:val="24"/>
          <w:szCs w:val="24"/>
        </w:rPr>
        <w:t>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55391" w:rsidRPr="00162E5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2.15. При личном обращении заявителя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62E59">
        <w:rPr>
          <w:rFonts w:ascii="Times New Roman" w:hAnsi="Times New Roman" w:cs="Times New Roman"/>
          <w:sz w:val="24"/>
          <w:szCs w:val="24"/>
        </w:rPr>
        <w:t xml:space="preserve">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ar104" w:history="1">
        <w:r w:rsidRPr="00162E59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62E5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455391" w:rsidRPr="00162E59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>Срок регистрации заявления о предоставлении муниципальной услуги не должен превышать 1 рабочий день.</w:t>
      </w:r>
    </w:p>
    <w:p w:rsidR="00455391" w:rsidRPr="00162E59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Заявление, поступившее через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2E59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62E59">
        <w:rPr>
          <w:rFonts w:ascii="Times New Roman" w:hAnsi="Times New Roman" w:cs="Times New Roman"/>
          <w:sz w:val="24"/>
          <w:szCs w:val="24"/>
        </w:rPr>
        <w:t>, а также посредством почтовой или электронной связи, в том числе через Единый портал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E59">
        <w:rPr>
          <w:rFonts w:ascii="Times New Roman" w:hAnsi="Times New Roman" w:cs="Times New Roman"/>
          <w:sz w:val="24"/>
          <w:szCs w:val="24"/>
        </w:rPr>
        <w:t>Портал адресной системы, подлежит обязательной регистрации в течение 1 рабочего дня с момента получения заявления.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в электронной форме в праздничный или выходной день, регистрация производится в рабочий день, следующий за праздничным или выходным днем. </w:t>
      </w:r>
      <w:r w:rsidRPr="00F76305">
        <w:rPr>
          <w:rFonts w:ascii="Times New Roman" w:hAnsi="Times New Roman" w:cs="Times New Roman"/>
          <w:sz w:val="24"/>
          <w:szCs w:val="24"/>
        </w:rPr>
        <w:t>Заявителю направляется уведомление в форме электронного документа о приеме заявления с использованием Единого портала или портала федеральной адресной информационной системы (далее – Портал адресной системы).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2.16. Требования к местам предоставления муниципальной услуги.</w:t>
      </w: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Место ожидания приема, место сдачи и </w:t>
      </w:r>
      <w:r w:rsidRPr="0043287A">
        <w:rPr>
          <w:rFonts w:ascii="Times New Roman" w:hAnsi="Times New Roman" w:cs="Times New Roman"/>
          <w:sz w:val="24"/>
          <w:szCs w:val="24"/>
        </w:rPr>
        <w:t>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для возможного оформления документов.</w:t>
      </w:r>
    </w:p>
    <w:p w:rsidR="00455391" w:rsidRPr="0043287A" w:rsidRDefault="00455391" w:rsidP="004F4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услуги, должны отвечать требованиям обеспечения доступности для инвалидов в соответствии с законодательством Российской Федерации о социальной защите инвалидов.</w:t>
      </w:r>
    </w:p>
    <w:p w:rsidR="00455391" w:rsidRPr="0043287A" w:rsidRDefault="00455391" w:rsidP="00146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В местах оказания муниципальной услуги предусматривается оборудование парковочных мест, в том числе для инвалидов, доступных мест общественного пользования (туалетов) и хранения верхней одежды граждан. Вход в здание должен быть оборудован лестницей с поручнями, а также пандусами для беспрепятственного передвижения инвалидных колясок. Помещения оборудуются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2.16.1.Муниципальная услуга предоставляется в соответствии с требованиями, установленными Федеральным законом от 24.11.1995 №181-ФЗ «О социальной защите инвалидов в Российской Федерации».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2.17. Показателями доступности и качества муниципальной услуги являются: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получение результата предоставления муниципальной услуги не более 15 минут;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 xml:space="preserve">- полнота, актуальность и достоверность информации о способах, порядке и сроках предоставления муниципальной услуги на информационных стендах, официальном сайте органов местного самоуправления городского округа </w:t>
      </w:r>
      <w:r>
        <w:rPr>
          <w:rFonts w:ascii="Times New Roman" w:hAnsi="Times New Roman" w:cs="Times New Roman"/>
        </w:rPr>
        <w:t>«</w:t>
      </w:r>
      <w:r w:rsidRPr="000006CF">
        <w:rPr>
          <w:rFonts w:ascii="Times New Roman" w:hAnsi="Times New Roman" w:cs="Times New Roman"/>
        </w:rPr>
        <w:t>город Улан-Удэ</w:t>
      </w:r>
      <w:r>
        <w:rPr>
          <w:rFonts w:ascii="Times New Roman" w:hAnsi="Times New Roman" w:cs="Times New Roman"/>
        </w:rPr>
        <w:t>»</w:t>
      </w:r>
      <w:r w:rsidRPr="000006CF">
        <w:rPr>
          <w:rFonts w:ascii="Times New Roman" w:hAnsi="Times New Roman" w:cs="Times New Roman"/>
        </w:rPr>
        <w:t>;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нарушений сроков предоставления муниципальной услуги;</w:t>
      </w:r>
    </w:p>
    <w:p w:rsidR="00455391" w:rsidRPr="000006CF" w:rsidRDefault="00455391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жалоб со стороны заявителей по результатам предоставления муниципальной услуги.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83"/>
      <w:bookmarkEnd w:id="4"/>
      <w:r w:rsidRPr="00671621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1621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соответствии с нормативно-правовыми актами осуществляет: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услуги;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информирование граждан по вопросам предоставления муниципальной услуги;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выдачу заявителям </w:t>
      </w:r>
      <w:bookmarkStart w:id="5" w:name="_GoBack"/>
      <w:bookmarkEnd w:id="5"/>
      <w:r w:rsidRPr="00671621">
        <w:rPr>
          <w:rFonts w:ascii="Times New Roman" w:hAnsi="Times New Roman" w:cs="Times New Roman"/>
          <w:sz w:val="24"/>
          <w:szCs w:val="24"/>
        </w:rPr>
        <w:t>документов, являющихся результатом предоставления муниципальной услуги, если иное не предусмотрено законодательством Российской Федерации;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обработку персональных данных, связанных с предоставлением муниципальной услуги.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</w:t>
      </w:r>
      <w:r>
        <w:rPr>
          <w:rFonts w:ascii="Times New Roman" w:hAnsi="Times New Roman" w:cs="Times New Roman"/>
          <w:sz w:val="24"/>
          <w:szCs w:val="24"/>
        </w:rPr>
        <w:t>, Портала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К документам, направляемым в электронной форме, предъявляются следующие требования: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они должны быть представлены в форме электронных документов (электронных образов документов), удостоверенных </w:t>
      </w:r>
      <w:r>
        <w:rPr>
          <w:rFonts w:ascii="Times New Roman" w:hAnsi="Times New Roman" w:cs="Times New Roman"/>
          <w:sz w:val="24"/>
          <w:szCs w:val="24"/>
        </w:rPr>
        <w:t>усиленной квалифицированной</w:t>
      </w:r>
      <w:r w:rsidRPr="00671621">
        <w:rPr>
          <w:rFonts w:ascii="Times New Roman" w:hAnsi="Times New Roman" w:cs="Times New Roman"/>
          <w:sz w:val="24"/>
          <w:szCs w:val="24"/>
        </w:rPr>
        <w:t xml:space="preserve"> электронной подписью (согласно </w:t>
      </w:r>
      <w:hyperlink r:id="rId22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постановлению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Правительства РФ от 25.06.2012 N 634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>);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административных процедур (действий</w:t>
      </w:r>
      <w:r w:rsidRPr="0043287A">
        <w:rPr>
          <w:rFonts w:ascii="Times New Roman" w:hAnsi="Times New Roman" w:cs="Times New Roman"/>
          <w:sz w:val="24"/>
          <w:szCs w:val="24"/>
        </w:rPr>
        <w:t>), требования к порядку</w:t>
      </w: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форме, а также особенности выполнения административных процедур в многофункциональных центрах</w:t>
      </w: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391" w:rsidRPr="0043287A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себя следующие административные процедуры:</w:t>
      </w:r>
    </w:p>
    <w:p w:rsidR="00455391" w:rsidRPr="0067162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прием и регистрация заявления и необходимых документов;</w:t>
      </w:r>
    </w:p>
    <w:p w:rsidR="00455391" w:rsidRPr="0067162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рассмотрение заявления и необходимых документов, формирование и направление межведомственного запроса (при необходимости);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подготовка и выдача (направление) документов по результатам предоставления муниципальной услуги.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48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</w:t>
      </w:r>
      <w:r>
        <w:rPr>
          <w:rFonts w:ascii="Times New Roman" w:hAnsi="Times New Roman" w:cs="Times New Roman"/>
          <w:sz w:val="24"/>
          <w:szCs w:val="24"/>
        </w:rPr>
        <w:t xml:space="preserve">луги приводится в </w:t>
      </w:r>
      <w:r w:rsidRPr="004D5DDA">
        <w:rPr>
          <w:rFonts w:ascii="Times New Roman" w:hAnsi="Times New Roman" w:cs="Times New Roman"/>
          <w:sz w:val="24"/>
          <w:szCs w:val="24"/>
        </w:rPr>
        <w:t>приложении N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671621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455391" w:rsidRPr="0067162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3.1.1.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«Прием и регистрация заявления и необходимых документов»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обращение заявителя</w:t>
      </w:r>
      <w:r>
        <w:rPr>
          <w:rFonts w:ascii="Times New Roman" w:hAnsi="Times New Roman" w:cs="Times New Roman"/>
          <w:sz w:val="24"/>
          <w:szCs w:val="24"/>
        </w:rPr>
        <w:t xml:space="preserve"> или его представителя </w:t>
      </w:r>
      <w:r w:rsidRPr="00671621">
        <w:rPr>
          <w:rFonts w:ascii="Times New Roman" w:hAnsi="Times New Roman" w:cs="Times New Roman"/>
          <w:sz w:val="24"/>
          <w:szCs w:val="24"/>
        </w:rPr>
        <w:t xml:space="preserve">с документами, указанными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455391" w:rsidRPr="008F771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личное обращение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455391" w:rsidRPr="008F771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обращение поступившее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 xml:space="preserve"> посредством почтовой связи;</w:t>
      </w:r>
    </w:p>
    <w:p w:rsidR="00455391" w:rsidRPr="008F771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обращение в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F7714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>- обращение в электронной форме через Единый портал;</w:t>
      </w:r>
    </w:p>
    <w:p w:rsidR="00455391" w:rsidRPr="008F7714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7714">
        <w:rPr>
          <w:rFonts w:ascii="Times New Roman" w:hAnsi="Times New Roman" w:cs="Times New Roman"/>
          <w:sz w:val="24"/>
          <w:szCs w:val="24"/>
        </w:rPr>
        <w:t>обращение в электронном виде через Портал адресной системы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3.1.2. При личном обращении заявителя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:</w:t>
      </w:r>
    </w:p>
    <w:p w:rsidR="00455391" w:rsidRPr="00EF1E8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устанавливает предмет обращения</w:t>
      </w:r>
      <w:r>
        <w:rPr>
          <w:rFonts w:ascii="Times New Roman" w:hAnsi="Times New Roman" w:cs="Times New Roman"/>
          <w:sz w:val="24"/>
          <w:szCs w:val="24"/>
        </w:rPr>
        <w:t>, при предъявлении физическим лицом документа, удостоверяющего личность, проверяет соответствие данных документа, удостоверяющего личность, данным, указанным в заявлении и прилагаемых необходимых документах. В случае, если установлены основания для отказа в приеме документов в соответствии пунктом 2.9</w:t>
      </w:r>
      <w:r w:rsidRPr="00671621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621">
        <w:rPr>
          <w:rFonts w:ascii="Times New Roman" w:hAnsi="Times New Roman" w:cs="Times New Roman"/>
          <w:sz w:val="24"/>
          <w:szCs w:val="24"/>
        </w:rPr>
        <w:t>специалист уведомляет заявителя</w:t>
      </w:r>
      <w:r>
        <w:rPr>
          <w:rFonts w:ascii="Times New Roman" w:hAnsi="Times New Roman" w:cs="Times New Roman"/>
          <w:sz w:val="24"/>
          <w:szCs w:val="24"/>
        </w:rPr>
        <w:t xml:space="preserve"> о наличии препятствий в приеме документов, </w:t>
      </w:r>
      <w:r w:rsidRPr="00671621">
        <w:rPr>
          <w:rFonts w:ascii="Times New Roman" w:hAnsi="Times New Roman" w:cs="Times New Roman"/>
          <w:sz w:val="24"/>
          <w:szCs w:val="24"/>
        </w:rPr>
        <w:t>объясняет заявителю содержание выявленных недостатков предоставленных документов и предлагает принять меры по их устранению.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621">
        <w:rPr>
          <w:rFonts w:ascii="Times New Roman" w:hAnsi="Times New Roman" w:cs="Times New Roman"/>
          <w:sz w:val="24"/>
          <w:szCs w:val="24"/>
        </w:rPr>
        <w:t xml:space="preserve">При несогласии заявителя устранить нарушения специалист обращает его внимание, что указанное обстоятельство является основанием для </w:t>
      </w:r>
      <w:r w:rsidRPr="00EF1E85">
        <w:rPr>
          <w:rFonts w:ascii="Times New Roman" w:hAnsi="Times New Roman" w:cs="Times New Roman"/>
          <w:sz w:val="24"/>
          <w:szCs w:val="24"/>
        </w:rPr>
        <w:t xml:space="preserve">отказа в </w:t>
      </w:r>
      <w:r>
        <w:rPr>
          <w:rFonts w:ascii="Times New Roman" w:hAnsi="Times New Roman" w:cs="Times New Roman"/>
          <w:sz w:val="24"/>
          <w:szCs w:val="24"/>
        </w:rPr>
        <w:t>приеме документов, специалист осуществляет возврат документов.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проверяет полномочия представителя заявителя, действующего от его имени;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-проверяет </w:t>
      </w:r>
      <w:r>
        <w:rPr>
          <w:rFonts w:ascii="Times New Roman" w:hAnsi="Times New Roman" w:cs="Times New Roman"/>
          <w:sz w:val="24"/>
          <w:szCs w:val="24"/>
        </w:rPr>
        <w:t xml:space="preserve">правильность заполнения </w:t>
      </w:r>
      <w:r w:rsidRPr="00671621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я, и, если заявитель приложил документы</w:t>
      </w:r>
      <w:r w:rsidRPr="00671621">
        <w:rPr>
          <w:rFonts w:ascii="Times New Roman" w:hAnsi="Times New Roman" w:cs="Times New Roman"/>
          <w:sz w:val="24"/>
          <w:szCs w:val="24"/>
        </w:rPr>
        <w:t>, 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>, специалист</w:t>
      </w:r>
      <w:r w:rsidRPr="00EF1E85">
        <w:rPr>
          <w:rFonts w:ascii="Times New Roman" w:hAnsi="Times New Roman" w:cs="Times New Roman"/>
          <w:sz w:val="24"/>
          <w:szCs w:val="24"/>
        </w:rPr>
        <w:t xml:space="preserve"> заверяет копии принятых</w:t>
      </w:r>
      <w:r w:rsidRPr="00671621">
        <w:rPr>
          <w:rFonts w:ascii="Times New Roman" w:hAnsi="Times New Roman" w:cs="Times New Roman"/>
          <w:sz w:val="24"/>
          <w:szCs w:val="24"/>
        </w:rPr>
        <w:t xml:space="preserve"> документов после проверки их соответствия оригиналу.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вручает заявителю </w:t>
      </w:r>
      <w:r>
        <w:rPr>
          <w:rFonts w:ascii="Times New Roman" w:hAnsi="Times New Roman" w:cs="Times New Roman"/>
          <w:sz w:val="24"/>
          <w:szCs w:val="24"/>
        </w:rPr>
        <w:t>расписку в получении документов с указанием их перечня и даты получения. Расписка выдается заявителю в день получения таких документов.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за предоставлением муниципальной услуги в </w:t>
      </w:r>
      <w:r w:rsidRPr="00CC6EA8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 xml:space="preserve">» специалисты ГБУ «МФЦ РБ» </w:t>
      </w:r>
      <w:r w:rsidRPr="00CC6EA8">
        <w:rPr>
          <w:rFonts w:ascii="Times New Roman" w:hAnsi="Times New Roman" w:cs="Times New Roman"/>
          <w:sz w:val="24"/>
          <w:szCs w:val="24"/>
        </w:rPr>
        <w:t>сканиру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C6EA8">
        <w:rPr>
          <w:rFonts w:ascii="Times New Roman" w:hAnsi="Times New Roman" w:cs="Times New Roman"/>
          <w:sz w:val="24"/>
          <w:szCs w:val="24"/>
        </w:rPr>
        <w:t xml:space="preserve">т принятые заявления и документы, необходимые для предоставления муниципальной услуги. Сформированные пакеты документов, заверенные электронной цифровой подписью, направляются посредством информационных систем, используемых для взаимодействия между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C6EA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CC6EA8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за днем приема документов.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заявление и документы, указанные в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2.6. настоящего Административного регламента, представлены в уполномоченный орган заявителем (представителем заявителя) лично через ГБУ «МФЦ РБ» или посредством почтового отправления, расписка в получении таких заявления и документов направляется </w:t>
      </w:r>
      <w:r w:rsidRPr="0067162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71621">
        <w:rPr>
          <w:rFonts w:ascii="Times New Roman" w:hAnsi="Times New Roman" w:cs="Times New Roman"/>
          <w:sz w:val="24"/>
          <w:szCs w:val="24"/>
        </w:rPr>
        <w:t>, уполномоченн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671621">
        <w:rPr>
          <w:rFonts w:ascii="Times New Roman" w:hAnsi="Times New Roman" w:cs="Times New Roman"/>
          <w:sz w:val="24"/>
          <w:szCs w:val="24"/>
        </w:rPr>
        <w:t xml:space="preserve"> на регистрацию заявления</w:t>
      </w:r>
      <w:r>
        <w:rPr>
          <w:rFonts w:ascii="Times New Roman" w:hAnsi="Times New Roman" w:cs="Times New Roman"/>
          <w:sz w:val="24"/>
          <w:szCs w:val="24"/>
        </w:rPr>
        <w:t xml:space="preserve">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 xml:space="preserve"> специалист, уполномоченный на регистрацию заявления, в соответствии с установленными правилами делопроизводства: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распечатывает документы на бумажном носителе и направляет заявителю уведомление </w:t>
      </w:r>
      <w:r>
        <w:rPr>
          <w:rFonts w:ascii="Times New Roman" w:hAnsi="Times New Roman" w:cs="Times New Roman"/>
          <w:sz w:val="24"/>
          <w:szCs w:val="24"/>
        </w:rPr>
        <w:t xml:space="preserve">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</w:t>
      </w:r>
    </w:p>
    <w:p w:rsidR="00455391" w:rsidRPr="00434AC2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в п. 2.6.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едином портале или в Портале адресной системы в случае представления заявления и документов соответственно через единый портал, региональный портал или портал адресной системы.</w:t>
      </w:r>
    </w:p>
    <w:p w:rsidR="00455391" w:rsidRDefault="00455391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п. 2.6.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Специалист, уполномоченный на регистрацию заявления, в соответствии с установленными правилами делопроизводства направляет принятые документы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1 день.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3.1.3.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«Рассмотрение заявления и необходимых документов, формирование и направление межведомственного запроса (при необходимости)»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получение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 xml:space="preserve"> заявления с пакетом принятых документов.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уполномоченного органа </w:t>
      </w:r>
      <w:r w:rsidRPr="00671621">
        <w:rPr>
          <w:rFonts w:ascii="Times New Roman" w:hAnsi="Times New Roman" w:cs="Times New Roman"/>
          <w:sz w:val="24"/>
          <w:szCs w:val="24"/>
        </w:rPr>
        <w:t>рассматривает поступившее заявление и в порядке делопроизводства направляет</w:t>
      </w:r>
      <w:r>
        <w:rPr>
          <w:rFonts w:ascii="Times New Roman" w:hAnsi="Times New Roman" w:cs="Times New Roman"/>
          <w:sz w:val="24"/>
          <w:szCs w:val="24"/>
        </w:rPr>
        <w:t xml:space="preserve"> специалисту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Специалист проводит проверку: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наличия документов, необходимых для </w:t>
      </w:r>
      <w:r>
        <w:rPr>
          <w:rFonts w:ascii="Times New Roman" w:hAnsi="Times New Roman" w:cs="Times New Roman"/>
          <w:sz w:val="24"/>
          <w:szCs w:val="24"/>
        </w:rPr>
        <w:t>присвоения, изменения и аннулирования адресов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документы, указанные в </w:t>
      </w:r>
      <w:hyperlink w:anchor="Par1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2.6.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671621">
        <w:rPr>
          <w:rFonts w:ascii="Times New Roman" w:hAnsi="Times New Roman" w:cs="Times New Roman"/>
          <w:sz w:val="24"/>
          <w:szCs w:val="24"/>
        </w:rPr>
        <w:t>запрашивает документы в порядке межведомственного взаимодействия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поступлении ответов приобщает документы к материалам заявителя для проведения проверки наличия оснований для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5A79A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7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A79A5">
        <w:rPr>
          <w:rFonts w:ascii="Times New Roman" w:hAnsi="Times New Roman" w:cs="Times New Roman"/>
          <w:sz w:val="24"/>
          <w:szCs w:val="24"/>
        </w:rPr>
        <w:t>дней.</w:t>
      </w:r>
    </w:p>
    <w:p w:rsidR="00455391" w:rsidRPr="0067162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3.1.4.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«Подготовка и выдача (направление) документов по результатам предоставления муниципальной услуги»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наличие (отсутствие) оснований</w:t>
      </w:r>
      <w:r>
        <w:rPr>
          <w:rFonts w:ascii="Times New Roman" w:hAnsi="Times New Roman" w:cs="Times New Roman"/>
          <w:sz w:val="24"/>
          <w:szCs w:val="24"/>
        </w:rPr>
        <w:t xml:space="preserve"> в присвоении, изменении и аннулировании адреса: получения ответов на межведомственные запросы и формирования полного пакета документов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документов, необходимых для </w:t>
      </w:r>
      <w:r w:rsidRPr="00E27543">
        <w:rPr>
          <w:rFonts w:ascii="Times New Roman" w:hAnsi="Times New Roman" w:cs="Times New Roman"/>
          <w:sz w:val="24"/>
          <w:szCs w:val="24"/>
        </w:rPr>
        <w:t>присвоения</w:t>
      </w:r>
      <w:r>
        <w:rPr>
          <w:rFonts w:ascii="Times New Roman" w:hAnsi="Times New Roman" w:cs="Times New Roman"/>
          <w:sz w:val="24"/>
          <w:szCs w:val="24"/>
        </w:rPr>
        <w:t>, изменения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объекту адресации адреса или аннулирования</w:t>
      </w:r>
      <w:r w:rsidRPr="002B2801">
        <w:rPr>
          <w:rFonts w:ascii="Times New Roman" w:hAnsi="Times New Roman" w:cs="Times New Roman"/>
          <w:sz w:val="24"/>
          <w:szCs w:val="24"/>
        </w:rPr>
        <w:t xml:space="preserve">,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подготавливает проект решения </w:t>
      </w:r>
      <w:r>
        <w:rPr>
          <w:rFonts w:ascii="Times New Roman" w:hAnsi="Times New Roman" w:cs="Times New Roman"/>
          <w:sz w:val="24"/>
          <w:szCs w:val="24"/>
        </w:rPr>
        <w:t>о присвоении объекту адресации адреса, изменении и аннулировании такого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адреса, в соответствии с пунктом 2.11. настоящего Административного регламента, </w:t>
      </w:r>
      <w:r w:rsidRPr="002B280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подготавливает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455391" w:rsidRPr="002B2801" w:rsidRDefault="00455391" w:rsidP="005A7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направляет проект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или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для рассмотрения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руководителю уполномоченного органа. Руководитель </w:t>
      </w:r>
      <w:r w:rsidRPr="002B2801">
        <w:rPr>
          <w:rFonts w:ascii="Times New Roman" w:hAnsi="Times New Roman" w:cs="Times New Roman"/>
          <w:sz w:val="24"/>
          <w:szCs w:val="24"/>
        </w:rPr>
        <w:t xml:space="preserve">рассматривает и принимает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В случае принятия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подписывает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адреса.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В случае принятия решения об отказе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280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передает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>(далее - решение) должностному лицу, ответственному за делопроизводство.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Специалист, ответственный за делопроизводство: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регистрирует решение и вносит сведения о предоставлении муниципальной услуги в </w:t>
      </w:r>
      <w:r>
        <w:rPr>
          <w:rFonts w:ascii="Times New Roman" w:hAnsi="Times New Roman" w:cs="Times New Roman"/>
          <w:sz w:val="24"/>
          <w:szCs w:val="24"/>
        </w:rPr>
        <w:t>журнале регистрации заявлений о предоставлении муниципальной услуги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уведомляет заявителя почтовой связью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2801">
        <w:rPr>
          <w:rFonts w:ascii="Times New Roman" w:hAnsi="Times New Roman" w:cs="Times New Roman"/>
          <w:sz w:val="24"/>
          <w:szCs w:val="24"/>
        </w:rPr>
        <w:t>по телефону о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или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 и направляет заявителю или представителю заявителя решение в форме документа на бумажном носителе посредством выдачи лично под расписку либо направления по почте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направляет уведомление о готовности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2B2801">
        <w:rPr>
          <w:rFonts w:ascii="Times New Roman" w:hAnsi="Times New Roman" w:cs="Times New Roman"/>
          <w:sz w:val="24"/>
          <w:szCs w:val="24"/>
        </w:rPr>
        <w:t>(в случае получения заявления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2B2801">
        <w:rPr>
          <w:rFonts w:ascii="Times New Roman" w:hAnsi="Times New Roman" w:cs="Times New Roman"/>
          <w:sz w:val="24"/>
          <w:szCs w:val="24"/>
        </w:rPr>
        <w:t>);</w:t>
      </w:r>
    </w:p>
    <w:p w:rsidR="00455391" w:rsidRPr="002B280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4AB">
        <w:rPr>
          <w:rFonts w:ascii="Times New Roman" w:hAnsi="Times New Roman" w:cs="Times New Roman"/>
          <w:sz w:val="24"/>
          <w:szCs w:val="24"/>
        </w:rPr>
        <w:t xml:space="preserve">- направляет решение в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B34AB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B34AB">
        <w:rPr>
          <w:rFonts w:ascii="Times New Roman" w:hAnsi="Times New Roman" w:cs="Times New Roman"/>
          <w:sz w:val="24"/>
          <w:szCs w:val="24"/>
        </w:rPr>
        <w:t xml:space="preserve"> в электронной форме, подписанное электронной подписью уполномоченного сотрудника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5A79A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5A79A5">
        <w:rPr>
          <w:rFonts w:ascii="Times New Roman" w:hAnsi="Times New Roman" w:cs="Times New Roman"/>
          <w:sz w:val="24"/>
          <w:szCs w:val="24"/>
        </w:rPr>
        <w:t xml:space="preserve">календарных дней, с момента получения ответов на межведомственные запросы и формирования полного пакета документов. 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80"/>
      <w:bookmarkEnd w:id="6"/>
      <w:r>
        <w:rPr>
          <w:rFonts w:ascii="Times New Roman" w:hAnsi="Times New Roman" w:cs="Times New Roman"/>
          <w:sz w:val="24"/>
          <w:szCs w:val="24"/>
        </w:rPr>
        <w:t>Р</w:t>
      </w:r>
      <w:r w:rsidRPr="002B2801">
        <w:rPr>
          <w:rFonts w:ascii="Times New Roman" w:hAnsi="Times New Roman" w:cs="Times New Roman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выдается (направляется) заявителю в сроки, указанные в п. 2.4.1. настоящего административного регламента.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210"/>
      <w:bookmarkEnd w:id="7"/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4. Формы контроля за предоставлением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213"/>
      <w:bookmarkEnd w:id="8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Регламента и иных нормативных правовых актов,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устанавливающих требования к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услуги, а также принятием ими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соблюдения и исполнения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ими решений по предоставлению муниципальной услуги.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222"/>
      <w:bookmarkEnd w:id="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внеплановых проверок полноты и качества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муниципальной услуги, в том числе порядок и формы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 полнотой и качеством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контроль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могут быть: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плановыми (осуществляются на основании полугодовых и годовых планов работы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);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внеплановыми (по конкретной жалобе (претензии) заявителя).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осуществляются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распоряжения главы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проведения проверки формируется комиссия, в состав которой включаются 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Деятельность комиссии осуществляется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распоряжением главы МО СП «Хонхолойское».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Результаты деятельности комиссии оформляются в виде акта, в котором отмечаются выявленные недостатки и предложения по их устранению. Акт подписывается председателем комиссии и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Все плановые проверки должны осуществляться регулярно, в течение всего периода деятельности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 Установленные формы отчетности о предоставлении муниципальной услуги должны подвергаться анализу. По результатам проверок, анализа должны быть осуществлены необходимые меры по устранению недостатков в предоставлении муниципальной услуги.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оценки качества предоставления и доступности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главы МО СП «Хонхолойское» </w:t>
      </w:r>
      <w:r w:rsidRPr="001E1D37">
        <w:rPr>
          <w:rFonts w:ascii="Times New Roman" w:hAnsi="Times New Roman" w:cs="Times New Roman"/>
          <w:sz w:val="24"/>
          <w:szCs w:val="24"/>
        </w:rPr>
        <w:t>назначается: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регистрацию и учет поступивших заявлений граждан по предоставлению муниципальной услуги, результатов предоставления муниципальной услуги, выданных заявителю, поступивших жалоб (претензий), протестов, предписаний на действия (бездействие) должностных лиц, ответственных за предоставление муниципальной услуги, - регистратор;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контроль и подготовку ежеквартального отчета о качестве и доступности муниципальных услуг, - контролер.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Контролер обеспечивает: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анализ количества запросов заявителей о предоставлении муниципальной услуги и количества выданных заявителям результатов предоставления муниципальных услуг;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фактов предоставления муниципальных услуг с отклонениями от требований, установленных настоящим Административным регламентом;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отказов в предоставлении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жалоб (претензий), протестов, предписаний на действия (бездействие) должностных лиц, ответственных за предоставление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оценку выполнения показателей качества и доступности, установленных Административным регламентом, иными нормативными правовыми актами.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По результатам первичной проверки контролер ежемесячно доводит до сведения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сводную информацию о фактах предоставления муниципальных услуг с отклонениями от требований, установленных настоящим Административным регламентом.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0" w:name="Par248"/>
      <w:bookmarkEnd w:id="10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4.3. Ответственность должностных лиц за решения и действия (бездействие), принимаемые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(осуществляемые) ими в ходе предоставления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Исполнитель несет ответственность за выполнение административных процедур, определенных настоящим Административным регламентом, соблюдение сроков рассмотрения обращения, принятые решения по рассмотрению обращения, за качество и полноту предоставления муниципальной услуги.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По результатам проверок в случае выявления неправомерных решений, действий (бездействия) должностных лиц, ответственных за предоставление муниципальной услуги, виновные должностные лица несут ответственность за указанные решения, действия (бездействие) в соответствии с законодательством Российской Федерации.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1" w:name="Par257"/>
      <w:bookmarkEnd w:id="11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порядку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формам контроля за предоставлением муниципальной услуги,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том числе со стороны граждан, их объединений и организаций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Граждане, объединения и организации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имеют право на любые предусмотренные действующим з</w:t>
      </w:r>
      <w:r>
        <w:rPr>
          <w:rFonts w:ascii="Times New Roman" w:hAnsi="Times New Roman" w:cs="Times New Roman"/>
          <w:sz w:val="24"/>
          <w:szCs w:val="24"/>
        </w:rPr>
        <w:t xml:space="preserve">аконодательством формы контроля </w:t>
      </w:r>
      <w:r w:rsidRPr="001E1D37">
        <w:rPr>
          <w:rFonts w:ascii="Times New Roman" w:hAnsi="Times New Roman" w:cs="Times New Roman"/>
          <w:sz w:val="24"/>
          <w:szCs w:val="24"/>
        </w:rPr>
        <w:t>за деятельностью органа, предоставляющего муниципальную услугу.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263"/>
      <w:bookmarkEnd w:id="12"/>
      <w:r w:rsidRPr="001E1D37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 и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действий (бездействия) органа, предоставляющего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267"/>
      <w:bookmarkEnd w:id="13"/>
      <w:r>
        <w:rPr>
          <w:rFonts w:ascii="Times New Roman" w:hAnsi="Times New Roman" w:cs="Times New Roman"/>
          <w:sz w:val="24"/>
          <w:szCs w:val="24"/>
        </w:rPr>
        <w:tab/>
        <w:t xml:space="preserve">5.1. </w:t>
      </w:r>
      <w:r w:rsidRPr="001E1D37">
        <w:rPr>
          <w:rFonts w:ascii="Times New Roman" w:hAnsi="Times New Roman" w:cs="Times New Roman"/>
          <w:sz w:val="24"/>
          <w:szCs w:val="24"/>
        </w:rPr>
        <w:t>Информация для заявителя о его праве подать жалобу нарушение и (или) действие (бездействие) органа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самоуправления, предоставляющего муниципальную услугу,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также его должностных лиц, муниципальных служащих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Заявители имеют право на обжалование решений и (или)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274"/>
      <w:bookmarkEnd w:id="14"/>
      <w:r>
        <w:rPr>
          <w:rFonts w:ascii="Times New Roman" w:hAnsi="Times New Roman" w:cs="Times New Roman"/>
          <w:sz w:val="24"/>
          <w:szCs w:val="24"/>
        </w:rPr>
        <w:tab/>
        <w:t xml:space="preserve">5.2. </w:t>
      </w:r>
      <w:r w:rsidRPr="001E1D37">
        <w:rPr>
          <w:rFonts w:ascii="Times New Roman" w:hAnsi="Times New Roman" w:cs="Times New Roman"/>
          <w:sz w:val="24"/>
          <w:szCs w:val="24"/>
        </w:rPr>
        <w:t>Предмет жалобы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услуги;</w:t>
      </w:r>
    </w:p>
    <w:p w:rsidR="00455391" w:rsidRPr="005A79A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- отказ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Исправления допущенных опечаток и ошибок вносятся </w:t>
      </w:r>
      <w:r w:rsidRPr="005A79A5">
        <w:rPr>
          <w:rFonts w:ascii="Times New Roman" w:hAnsi="Times New Roman" w:cs="Times New Roman"/>
          <w:sz w:val="24"/>
          <w:szCs w:val="24"/>
        </w:rPr>
        <w:t xml:space="preserve">в течение 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A79A5">
        <w:rPr>
          <w:rFonts w:ascii="Times New Roman" w:hAnsi="Times New Roman" w:cs="Times New Roman"/>
          <w:sz w:val="24"/>
          <w:szCs w:val="24"/>
        </w:rPr>
        <w:t>дней с момента обращения заявителя.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285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5.3. </w:t>
      </w:r>
      <w:r w:rsidRPr="001E1D37">
        <w:rPr>
          <w:rFonts w:ascii="Times New Roman" w:hAnsi="Times New Roman" w:cs="Times New Roman"/>
          <w:sz w:val="24"/>
          <w:szCs w:val="24"/>
        </w:rPr>
        <w:t>Орган и уполномоченные на рассмотрение жалобы должностные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лица, которым может быть направлена жалоба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уполномоченным на рассмотрение жалоб, является </w:t>
      </w:r>
      <w:r>
        <w:rPr>
          <w:rFonts w:ascii="Times New Roman" w:hAnsi="Times New Roman" w:cs="Times New Roman"/>
          <w:sz w:val="24"/>
          <w:szCs w:val="24"/>
        </w:rPr>
        <w:t>глава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>
        <w:rPr>
          <w:rFonts w:ascii="Times New Roman" w:hAnsi="Times New Roman" w:cs="Times New Roman"/>
          <w:sz w:val="24"/>
          <w:szCs w:val="24"/>
        </w:rPr>
        <w:t>главы</w:t>
      </w:r>
      <w:r w:rsidRPr="001E1D37">
        <w:rPr>
          <w:rFonts w:ascii="Times New Roman" w:hAnsi="Times New Roman" w:cs="Times New Roman"/>
          <w:sz w:val="24"/>
          <w:szCs w:val="24"/>
        </w:rPr>
        <w:t xml:space="preserve"> должностное лицо, уполномоченное на рассмотрение жалоб, назначается </w:t>
      </w:r>
      <w:r>
        <w:rPr>
          <w:rFonts w:ascii="Times New Roman" w:hAnsi="Times New Roman" w:cs="Times New Roman"/>
          <w:sz w:val="24"/>
          <w:szCs w:val="24"/>
        </w:rPr>
        <w:t>распоряжением главы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5.4. Жалоба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1E1D37">
        <w:rPr>
          <w:rFonts w:ascii="Times New Roman" w:hAnsi="Times New Roman" w:cs="Times New Roman"/>
          <w:sz w:val="24"/>
          <w:szCs w:val="24"/>
        </w:rPr>
        <w:t xml:space="preserve">подается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. На решения </w:t>
      </w:r>
      <w:r>
        <w:rPr>
          <w:rFonts w:ascii="Times New Roman" w:hAnsi="Times New Roman" w:cs="Times New Roman"/>
          <w:sz w:val="24"/>
          <w:szCs w:val="24"/>
        </w:rPr>
        <w:t>уполномоченного органа заявитель имеет право обратиться в органы прокуратуры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91"/>
      <w:bookmarkEnd w:id="16"/>
      <w:r w:rsidRPr="001E1D37">
        <w:rPr>
          <w:rFonts w:ascii="Times New Roman" w:hAnsi="Times New Roman" w:cs="Times New Roman"/>
          <w:sz w:val="24"/>
          <w:szCs w:val="24"/>
        </w:rPr>
        <w:t xml:space="preserve">5.5. В случае поступления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жалобы в отношении муниципальной услуги, которую оказывает другой орган, жалоба регистрируется в </w:t>
      </w:r>
      <w:r>
        <w:rPr>
          <w:rFonts w:ascii="Times New Roman" w:hAnsi="Times New Roman" w:cs="Times New Roman"/>
          <w:sz w:val="24"/>
          <w:szCs w:val="24"/>
        </w:rPr>
        <w:t>уполномоченном органе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 </w:t>
      </w:r>
      <w:r w:rsidRPr="003E179A">
        <w:rPr>
          <w:rFonts w:ascii="Times New Roman" w:hAnsi="Times New Roman" w:cs="Times New Roman"/>
          <w:sz w:val="24"/>
          <w:szCs w:val="24"/>
        </w:rPr>
        <w:t xml:space="preserve">направляется в течение семи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3E179A">
        <w:rPr>
          <w:rFonts w:ascii="Times New Roman" w:hAnsi="Times New Roman" w:cs="Times New Roman"/>
          <w:sz w:val="24"/>
          <w:szCs w:val="24"/>
        </w:rPr>
        <w:t>дней со дня регистрации в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  <w:bookmarkStart w:id="17" w:name="Par293"/>
      <w:bookmarkEnd w:id="17"/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 Порядок подачи и рассмотрения жалобы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179A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 или в электронной форме.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5.6.1. Жалоба на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455391" w:rsidRPr="00674A1E" w:rsidRDefault="00455391" w:rsidP="00674A1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по 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671351 Республика Бурятия Мухоршибирский район с. Хонхолой ул. Советская 52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по электронной почте </w:t>
      </w:r>
      <w:r w:rsidRPr="00276BED">
        <w:rPr>
          <w:rFonts w:ascii="Times New Roman" w:hAnsi="Times New Roman"/>
          <w:sz w:val="24"/>
          <w:szCs w:val="24"/>
          <w:lang w:val="en-US"/>
        </w:rPr>
        <w:t>mosphonholoi</w:t>
      </w:r>
      <w:r w:rsidRPr="00276BED">
        <w:rPr>
          <w:rFonts w:ascii="Times New Roman" w:hAnsi="Times New Roman"/>
          <w:sz w:val="24"/>
          <w:szCs w:val="24"/>
        </w:rPr>
        <w:t>@</w:t>
      </w:r>
      <w:r w:rsidRPr="00276BED">
        <w:rPr>
          <w:rFonts w:ascii="Times New Roman" w:hAnsi="Times New Roman"/>
          <w:sz w:val="24"/>
          <w:szCs w:val="24"/>
          <w:lang w:val="en-US"/>
        </w:rPr>
        <w:t>yandex</w:t>
      </w:r>
      <w:r w:rsidRPr="00276BED">
        <w:rPr>
          <w:rFonts w:ascii="Times New Roman" w:hAnsi="Times New Roman"/>
          <w:sz w:val="24"/>
          <w:szCs w:val="24"/>
        </w:rPr>
        <w:t>.</w:t>
      </w:r>
      <w:r w:rsidRPr="00276BED">
        <w:rPr>
          <w:rFonts w:ascii="Times New Roman" w:hAnsi="Times New Roman"/>
          <w:sz w:val="24"/>
          <w:szCs w:val="24"/>
          <w:lang w:val="en-US"/>
        </w:rPr>
        <w:t>ru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в) при личном приеме заявителя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5.6.2. Жалоба на решения </w:t>
      </w:r>
      <w:r>
        <w:rPr>
          <w:rFonts w:ascii="Times New Roman" w:hAnsi="Times New Roman" w:cs="Times New Roman"/>
          <w:sz w:val="24"/>
          <w:szCs w:val="24"/>
        </w:rPr>
        <w:t>руководителя уполномоченного органа – в органы прокуратуры в установленном федеральным законодательством порядке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по адресу:</w:t>
      </w:r>
      <w:r>
        <w:rPr>
          <w:rFonts w:ascii="Times New Roman" w:hAnsi="Times New Roman" w:cs="Times New Roman"/>
          <w:sz w:val="24"/>
          <w:szCs w:val="24"/>
        </w:rPr>
        <w:t xml:space="preserve"> Мухоршибирский район, с. Мухоршибирь, ул. Рабочая, 2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при личном приеме</w:t>
      </w:r>
      <w:r>
        <w:rPr>
          <w:rFonts w:ascii="Times New Roman" w:hAnsi="Times New Roman" w:cs="Times New Roman"/>
          <w:sz w:val="24"/>
          <w:szCs w:val="24"/>
        </w:rPr>
        <w:t xml:space="preserve"> в прокуратуре района.</w:t>
      </w:r>
    </w:p>
    <w:p w:rsidR="00455391" w:rsidRPr="00674A1E" w:rsidRDefault="00455391" w:rsidP="00674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5.6.3. Жалоба может быть направлена в электронном виде через официальный сайт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BED">
        <w:rPr>
          <w:rFonts w:ascii="Times New Roman" w:hAnsi="Times New Roman"/>
          <w:sz w:val="24"/>
          <w:szCs w:val="24"/>
        </w:rPr>
        <w:t>http://мухоршибирский-район.рф/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55391" w:rsidRPr="003E179A" w:rsidRDefault="00455391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</w:t>
      </w:r>
      <w:r>
        <w:rPr>
          <w:rFonts w:ascii="Times New Roman" w:hAnsi="Times New Roman" w:cs="Times New Roman"/>
          <w:sz w:val="24"/>
          <w:szCs w:val="24"/>
        </w:rPr>
        <w:t xml:space="preserve">ется к рассмотрению по существу. </w:t>
      </w:r>
    </w:p>
    <w:p w:rsidR="00455391" w:rsidRPr="00F76305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Уведомление об этом направляется в письменной форме на почтовый адрес, указанный в обращении,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>в течение 7 календарных дней со дня регистрации. По обращениям, поступившим в форме электронного документа, в течение 7 календарных дней со дня регистрации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>на адрес электронной почты направляется уведомление о невозможности разрешения обращения с предложением восполнить недостающие данные.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5.9.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обеспечивает: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рассмотрение жалобы в сроки, указанные в </w:t>
      </w:r>
      <w:hyperlink w:anchor="Par328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п. 5.10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направление жалобы в уполномоченный на их рассмотрение орган в соответствии с </w:t>
      </w:r>
      <w:hyperlink w:anchor="Par291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пунктом 5.5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Par326"/>
      <w:bookmarkStart w:id="19" w:name="Par328"/>
      <w:bookmarkEnd w:id="18"/>
      <w:bookmarkEnd w:id="1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5.10. Сроки рассмотрения жалобы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79A">
        <w:rPr>
          <w:rFonts w:ascii="Times New Roman" w:hAnsi="Times New Roman" w:cs="Times New Roman"/>
          <w:sz w:val="24"/>
          <w:szCs w:val="24"/>
        </w:rPr>
        <w:t>Жалоба, поступившая в уполномоченный орган,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уполномоченного органа в предоставлении услуги, должностного лица уполномоченного органа в приеме документов заявителя либо в исправлении допущенных ошибок и опечаток, или в случае обжалования нарушения установленного срока таких исправлений - в течение 5 рабочих дней со дня ее регистрации.</w:t>
      </w:r>
      <w:bookmarkStart w:id="20" w:name="Par330"/>
      <w:bookmarkEnd w:id="20"/>
      <w:r>
        <w:rPr>
          <w:rFonts w:ascii="Times New Roman" w:hAnsi="Times New Roman" w:cs="Times New Roman"/>
          <w:sz w:val="24"/>
          <w:szCs w:val="24"/>
        </w:rPr>
        <w:tab/>
      </w:r>
    </w:p>
    <w:p w:rsidR="00455391" w:rsidRPr="001E1D37" w:rsidRDefault="00455391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5.11. </w:t>
      </w:r>
      <w:r w:rsidRPr="001E1D37">
        <w:rPr>
          <w:rFonts w:ascii="Times New Roman" w:hAnsi="Times New Roman" w:cs="Times New Roman"/>
          <w:sz w:val="24"/>
          <w:szCs w:val="24"/>
        </w:rPr>
        <w:t>Перечень оснований для приостановления рассмотрения жалобы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случае, если возможность приостановления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отсутствуют.</w:t>
      </w:r>
      <w:bookmarkStart w:id="21" w:name="Par336"/>
      <w:bookmarkEnd w:id="21"/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5.12.Результат 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жалобы в соответствии с </w:t>
      </w:r>
      <w:hyperlink r:id="rId24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 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 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) принимает решение об удовлетворении жалобы либо об отказе в ее удовлетворении. Указанное решение принимается в форме акта. 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При удовлетворении жалобы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5.14. В ответе по результатам рассмотрения жалобы указываются: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должность, фамилия, имя, отчество (при наличии) его должностного лица, принявшего решение по жалобе;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д) принятое по жалобе решение;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5.15. Ответ по результатам рассмотрения жалобы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 по администрации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), а на решения и действия (бездействие) </w:t>
      </w:r>
      <w:r>
        <w:rPr>
          <w:rFonts w:ascii="Times New Roman" w:hAnsi="Times New Roman" w:cs="Times New Roman"/>
          <w:sz w:val="24"/>
          <w:szCs w:val="24"/>
        </w:rPr>
        <w:t>руководителя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прокурор района 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(или лицо, его замещающее)</w:t>
      </w:r>
      <w:r>
        <w:rPr>
          <w:rFonts w:ascii="Times New Roman" w:hAnsi="Times New Roman" w:cs="Times New Roman"/>
          <w:sz w:val="24"/>
          <w:szCs w:val="24"/>
        </w:rPr>
        <w:t>, заместитель прокурора района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455391" w:rsidRPr="001E1D37" w:rsidRDefault="00455391" w:rsidP="00E6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5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статьей 74.2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или признаков состава преступления,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незамедлительно направляет соответствующие материалы в органы прокуратуры.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5.17.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оставляет жалобу без ответа в следующих случаях: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5.18.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наличия вступившего в законную силу решения суда, арбитражного суда по жалобе о том же предмете и по тем же основаниям;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наличия решения по жалобе, принятого ранее в отношении того же заявителя и по тому же предмету жалобы;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признания ее необоснованной.</w:t>
      </w:r>
      <w:bookmarkStart w:id="22" w:name="Par359"/>
      <w:bookmarkEnd w:id="22"/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5.19. Порядок обжалования решения по жалобе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обжаловать принятое по жалобе решение в вышестоящий орган и (или) в судебном порядке в соответствии с законодательством Российской Федерации.</w:t>
      </w:r>
      <w:bookmarkStart w:id="23" w:name="Par363"/>
      <w:bookmarkEnd w:id="23"/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5.20. Право заявителя на получение информации и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  <w:r>
        <w:rPr>
          <w:rFonts w:ascii="Times New Roman" w:hAnsi="Times New Roman" w:cs="Times New Roman"/>
          <w:sz w:val="24"/>
          <w:szCs w:val="24"/>
        </w:rPr>
        <w:t>.,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1) запрашивать дополнительные документы и материалы, в том числе в электронном виде;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2)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3) получать письменный ответ по существу поставленных в жалобе вопросов;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4) обращаться с заявлением о прекращении рассмотрения жалобы.</w:t>
      </w:r>
      <w:bookmarkStart w:id="24" w:name="Par372"/>
      <w:bookmarkEnd w:id="24"/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5.21. </w:t>
      </w:r>
      <w:r w:rsidRPr="001E1D37">
        <w:rPr>
          <w:rFonts w:ascii="Times New Roman" w:hAnsi="Times New Roman" w:cs="Times New Roman"/>
          <w:sz w:val="24"/>
          <w:szCs w:val="24"/>
        </w:rPr>
        <w:t>Способы информирования заявителей о порядке подачи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обеспечивает информирование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55391" w:rsidRDefault="00455391" w:rsidP="00674A1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№1 к административному регламенту предоставления муниципальной услуги «Присвоение, изменение и аннулирование адреса»</w:t>
      </w:r>
    </w:p>
    <w:p w:rsidR="00455391" w:rsidRDefault="00455391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8D7">
        <w:rPr>
          <w:rFonts w:ascii="Times New Roman" w:hAnsi="Times New Roman" w:cs="Times New Roman"/>
          <w:b/>
          <w:bCs/>
          <w:sz w:val="24"/>
          <w:szCs w:val="24"/>
        </w:rPr>
        <w:t>БЛОК-СХЕМА ПРЕДОСТАВЛЕНИЯ МУНИЦИПАЛЬНОЙ УСЛУГИ "ПРИСВОЕНИЕ,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8D7">
        <w:rPr>
          <w:rFonts w:ascii="Times New Roman" w:hAnsi="Times New Roman" w:cs="Times New Roman"/>
          <w:b/>
          <w:bCs/>
          <w:sz w:val="24"/>
          <w:szCs w:val="24"/>
        </w:rPr>
        <w:t>ИЗМЕНЕНИЕ И АННУЛИРОВАНИЕ АДРЕСА ОБЪЕКТА НЕДВИЖИМОСТИ"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┌─────────────────────────────────────────────┐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│Прием заявления и документов, необходимых для│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│     предоставления муниципальной услуги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└───────────┬────────────────────┬────────────┘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\/                   \/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┌────────────────────────────────────┐ ┌────────────────────────────────┐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От ГБУ "Многофункциональный центр  │ │     От заявителя, в т.ч. в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│Республики Бурятия по предоставлению│ │       электронной форме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государственных и муниципальных   │ └────────────────┬───────────────┘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услуг" по акту приема-передачи   │                  \/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└─────────────────┬──────────────────┘ ┌────────────────────────────────┐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Проверка документов, выдача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  уведомления в получении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│документов, в форме электронного│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│документа по адресу электронной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           почты      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└───────────────┬────────────────┘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\/                                   \/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Рассмотрение заявления и документов о присвоении, изменении или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│аннулировании адреса объекта недвижимости, направление межведомственных│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                           запросов                        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└─────────────────────────────────────┬─────────────────────────────────┘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            \/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нет ┌────────────────────────────────┐ да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┌────┤Проверка полноты представленного├───┐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│    │        пакета документов       │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│    └────────────────────────────────┘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Специалист направляет запросы в органы,      │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│участвующие в предоставлении муниципальной услуги│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После поступления ответов приобщает документы и │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        справки к учетному делу              │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\/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┌───────────────────────────────────────────────────────────┐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│Принятие решения о присвоении (изменении или аннулировании)│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│        адреса объекта недвижимости либо об отказе         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└─────────────────────────────┬─────────────────────────────┘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           \/</w:t>
      </w:r>
    </w:p>
    <w:p w:rsidR="00455391" w:rsidRPr="00ED38D7" w:rsidRDefault="00455391" w:rsidP="00132B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</w:t>
      </w:r>
      <w:r w:rsidRPr="00132B62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Выдача решения либо направление уведомления заявителю о принятом решении</w:t>
      </w:r>
      <w:r w:rsidRPr="00ED38D7">
        <w:rPr>
          <w:rFonts w:ascii="Courier New" w:hAnsi="Courier New" w:cs="Courier New"/>
          <w:sz w:val="20"/>
          <w:szCs w:val="20"/>
        </w:rPr>
        <w:t>│</w:t>
      </w:r>
    </w:p>
    <w:p w:rsidR="00455391" w:rsidRPr="00ED38D7" w:rsidRDefault="00455391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└────────────────────────────────────────────────────────────────────────┘</w:t>
      </w:r>
    </w:p>
    <w:p w:rsidR="00455391" w:rsidRPr="001E1D37" w:rsidRDefault="00455391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455391" w:rsidRPr="001E1D37" w:rsidSect="00C27800">
      <w:headerReference w:type="default" r:id="rId26"/>
      <w:pgSz w:w="11906" w:h="16838"/>
      <w:pgMar w:top="1134" w:right="6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391" w:rsidRDefault="00455391" w:rsidP="00C27800">
      <w:pPr>
        <w:spacing w:after="0" w:line="240" w:lineRule="auto"/>
      </w:pPr>
      <w:r>
        <w:separator/>
      </w:r>
    </w:p>
  </w:endnote>
  <w:endnote w:type="continuationSeparator" w:id="0">
    <w:p w:rsidR="00455391" w:rsidRDefault="00455391" w:rsidP="00C2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391" w:rsidRDefault="00455391" w:rsidP="00C27800">
      <w:pPr>
        <w:spacing w:after="0" w:line="240" w:lineRule="auto"/>
      </w:pPr>
      <w:r>
        <w:separator/>
      </w:r>
    </w:p>
  </w:footnote>
  <w:footnote w:type="continuationSeparator" w:id="0">
    <w:p w:rsidR="00455391" w:rsidRDefault="00455391" w:rsidP="00C27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91" w:rsidRDefault="00455391">
    <w:pPr>
      <w:pStyle w:val="Header"/>
      <w:jc w:val="center"/>
    </w:pPr>
    <w:fldSimple w:instr="PAGE   \* MERGEFORMAT">
      <w:r>
        <w:rPr>
          <w:noProof/>
        </w:rPr>
        <w:t>15</w:t>
      </w:r>
    </w:fldSimple>
  </w:p>
  <w:p w:rsidR="00455391" w:rsidRDefault="004553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0C0"/>
    <w:multiLevelType w:val="hybridMultilevel"/>
    <w:tmpl w:val="509A83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53F7F26"/>
    <w:multiLevelType w:val="hybridMultilevel"/>
    <w:tmpl w:val="5C60581E"/>
    <w:lvl w:ilvl="0" w:tplc="D032BA9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7E4"/>
    <w:rsid w:val="000006CF"/>
    <w:rsid w:val="000141F0"/>
    <w:rsid w:val="00033356"/>
    <w:rsid w:val="0004231E"/>
    <w:rsid w:val="00056C5A"/>
    <w:rsid w:val="00073552"/>
    <w:rsid w:val="00085239"/>
    <w:rsid w:val="00093D03"/>
    <w:rsid w:val="00096C83"/>
    <w:rsid w:val="000D684C"/>
    <w:rsid w:val="00105C21"/>
    <w:rsid w:val="00111868"/>
    <w:rsid w:val="00122F41"/>
    <w:rsid w:val="00124B91"/>
    <w:rsid w:val="00132B62"/>
    <w:rsid w:val="00146A04"/>
    <w:rsid w:val="00146DAD"/>
    <w:rsid w:val="00146E82"/>
    <w:rsid w:val="00162E59"/>
    <w:rsid w:val="001A60CA"/>
    <w:rsid w:val="001B34AB"/>
    <w:rsid w:val="001C149B"/>
    <w:rsid w:val="001E123B"/>
    <w:rsid w:val="001E1D37"/>
    <w:rsid w:val="001E203F"/>
    <w:rsid w:val="00244637"/>
    <w:rsid w:val="00276BED"/>
    <w:rsid w:val="00291026"/>
    <w:rsid w:val="002978E5"/>
    <w:rsid w:val="00297B76"/>
    <w:rsid w:val="002A1642"/>
    <w:rsid w:val="002B2801"/>
    <w:rsid w:val="002C4D46"/>
    <w:rsid w:val="002D2B74"/>
    <w:rsid w:val="00315F3F"/>
    <w:rsid w:val="00321465"/>
    <w:rsid w:val="003302C3"/>
    <w:rsid w:val="00333C5F"/>
    <w:rsid w:val="00337CBB"/>
    <w:rsid w:val="00350624"/>
    <w:rsid w:val="003700F7"/>
    <w:rsid w:val="0038068D"/>
    <w:rsid w:val="003842B5"/>
    <w:rsid w:val="0038487F"/>
    <w:rsid w:val="00384C7D"/>
    <w:rsid w:val="003C7626"/>
    <w:rsid w:val="003E179A"/>
    <w:rsid w:val="003E5682"/>
    <w:rsid w:val="003F3027"/>
    <w:rsid w:val="003F59F4"/>
    <w:rsid w:val="00404DE1"/>
    <w:rsid w:val="004164C2"/>
    <w:rsid w:val="0043287A"/>
    <w:rsid w:val="00434AC2"/>
    <w:rsid w:val="00443596"/>
    <w:rsid w:val="00455391"/>
    <w:rsid w:val="004943AB"/>
    <w:rsid w:val="004C597C"/>
    <w:rsid w:val="004D5DDA"/>
    <w:rsid w:val="004F41A8"/>
    <w:rsid w:val="0050138C"/>
    <w:rsid w:val="00510D58"/>
    <w:rsid w:val="0052013F"/>
    <w:rsid w:val="0052731C"/>
    <w:rsid w:val="00551152"/>
    <w:rsid w:val="00582205"/>
    <w:rsid w:val="005A79A5"/>
    <w:rsid w:val="005D125D"/>
    <w:rsid w:val="005D2950"/>
    <w:rsid w:val="00611423"/>
    <w:rsid w:val="006277E4"/>
    <w:rsid w:val="006517CE"/>
    <w:rsid w:val="00670CFB"/>
    <w:rsid w:val="006713D5"/>
    <w:rsid w:val="00671621"/>
    <w:rsid w:val="00671ACA"/>
    <w:rsid w:val="00674A1E"/>
    <w:rsid w:val="00690593"/>
    <w:rsid w:val="006B1E2D"/>
    <w:rsid w:val="006E4F05"/>
    <w:rsid w:val="00716CA5"/>
    <w:rsid w:val="007352B4"/>
    <w:rsid w:val="007A678B"/>
    <w:rsid w:val="007F7AA4"/>
    <w:rsid w:val="008128AB"/>
    <w:rsid w:val="00827DE0"/>
    <w:rsid w:val="0084184D"/>
    <w:rsid w:val="008564B8"/>
    <w:rsid w:val="008B2C57"/>
    <w:rsid w:val="008C630F"/>
    <w:rsid w:val="008D1406"/>
    <w:rsid w:val="008D22DF"/>
    <w:rsid w:val="008E6D39"/>
    <w:rsid w:val="008F0EE7"/>
    <w:rsid w:val="008F7714"/>
    <w:rsid w:val="00900DEE"/>
    <w:rsid w:val="009360EB"/>
    <w:rsid w:val="00941E37"/>
    <w:rsid w:val="00962768"/>
    <w:rsid w:val="0096488A"/>
    <w:rsid w:val="009667CC"/>
    <w:rsid w:val="009707CC"/>
    <w:rsid w:val="00994655"/>
    <w:rsid w:val="009D1AB0"/>
    <w:rsid w:val="00A31FB6"/>
    <w:rsid w:val="00A34E74"/>
    <w:rsid w:val="00A415C1"/>
    <w:rsid w:val="00A624C4"/>
    <w:rsid w:val="00AC38FE"/>
    <w:rsid w:val="00AD4D44"/>
    <w:rsid w:val="00B23B06"/>
    <w:rsid w:val="00B508F9"/>
    <w:rsid w:val="00B7642C"/>
    <w:rsid w:val="00BB079F"/>
    <w:rsid w:val="00C11F6D"/>
    <w:rsid w:val="00C27800"/>
    <w:rsid w:val="00C313F9"/>
    <w:rsid w:val="00C479DD"/>
    <w:rsid w:val="00C92104"/>
    <w:rsid w:val="00CC6EA8"/>
    <w:rsid w:val="00CD60C7"/>
    <w:rsid w:val="00CE735A"/>
    <w:rsid w:val="00CF7FC0"/>
    <w:rsid w:val="00DD1624"/>
    <w:rsid w:val="00DF39A7"/>
    <w:rsid w:val="00DF4E01"/>
    <w:rsid w:val="00E04092"/>
    <w:rsid w:val="00E11642"/>
    <w:rsid w:val="00E27543"/>
    <w:rsid w:val="00E32A50"/>
    <w:rsid w:val="00E409C6"/>
    <w:rsid w:val="00E471F4"/>
    <w:rsid w:val="00E66C44"/>
    <w:rsid w:val="00E66FE4"/>
    <w:rsid w:val="00EB6922"/>
    <w:rsid w:val="00ED38D7"/>
    <w:rsid w:val="00EE79EE"/>
    <w:rsid w:val="00EF1E85"/>
    <w:rsid w:val="00F019AC"/>
    <w:rsid w:val="00F06EBF"/>
    <w:rsid w:val="00F41B8A"/>
    <w:rsid w:val="00F60A98"/>
    <w:rsid w:val="00F7542E"/>
    <w:rsid w:val="00F76305"/>
    <w:rsid w:val="00FA3F2E"/>
    <w:rsid w:val="00FB66F0"/>
    <w:rsid w:val="00FB6A88"/>
    <w:rsid w:val="00FE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E4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6277E4"/>
    <w:pPr>
      <w:ind w:left="720"/>
    </w:pPr>
  </w:style>
  <w:style w:type="character" w:customStyle="1" w:styleId="BalloonTextChar">
    <w:name w:val="Balloon Text Char"/>
    <w:uiPriority w:val="99"/>
    <w:semiHidden/>
    <w:locked/>
    <w:rsid w:val="006277E4"/>
    <w:rPr>
      <w:rFonts w:ascii="Tahoma" w:hAnsi="Tahoma"/>
      <w:sz w:val="16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6277E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B6A88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6277E4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6277E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rmal">
    <w:name w:val="ConsPlusNormal"/>
    <w:uiPriority w:val="99"/>
    <w:rsid w:val="006277E4"/>
    <w:pPr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Header">
    <w:name w:val="header"/>
    <w:basedOn w:val="Normal"/>
    <w:link w:val="HeaderChar"/>
    <w:uiPriority w:val="99"/>
    <w:rsid w:val="00C278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7800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rsid w:val="00C278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7800"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4E8CE42146BB084E58556151EED6DCEB4A9E8670E61079B7F87DF27388E538C7D3F56AFA3B28A0Dq3F" TargetMode="External"/><Relationship Id="rId13" Type="http://schemas.openxmlformats.org/officeDocument/2006/relationships/hyperlink" Target="consultantplus://offline/ref=E0BFDBD248E27BED65F7FB3CA393B9BC0B5F25BD9A51E3323753ECE8EC3625861DFB7DF3DB6A9117EBDBF" TargetMode="External"/><Relationship Id="rId18" Type="http://schemas.openxmlformats.org/officeDocument/2006/relationships/hyperlink" Target="consultantplus://offline/ref=BBC8D4DB2132EC619F8A66FC2F243795F94B8E1D5952E61C0DB578D229I5KC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C8D4DB2132EC619F8A66FC2F243795F94A881E5F51E61C0DB578D229I5KCL" TargetMode="External"/><Relationship Id="rId7" Type="http://schemas.openxmlformats.org/officeDocument/2006/relationships/hyperlink" Target="consultantplus://offline/ref=F644E8CE42146BB084E58556151EED6DC6BAAEED6E0C3C0D93268BDD02q0F" TargetMode="External"/><Relationship Id="rId12" Type="http://schemas.openxmlformats.org/officeDocument/2006/relationships/hyperlink" Target="consultantplus://offline/ref=E0BFDBD248E27BED65F7FB3CA393B9BC0B5F25BD9A51E3323753ECE8EC3625861DFB7DF3DB6A9117EBDBF" TargetMode="External"/><Relationship Id="rId17" Type="http://schemas.openxmlformats.org/officeDocument/2006/relationships/hyperlink" Target="consultantplus://offline/ref=BBC8D4DB2132EC619F8A66FC2F243795F94B8E1E5F52E61C0DB578D2295C9D2D443A0CC851778FCBI9K0L" TargetMode="External"/><Relationship Id="rId25" Type="http://schemas.openxmlformats.org/officeDocument/2006/relationships/hyperlink" Target="consultantplus://offline/ref=D64BE49BA4396CF34E171BD9CC024C6185810B72926E00616FE934F6CFE8DE71AEF3A7C5FF1CA2O214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C8D4DB2132EC619F8A66FC2F243795F94B8E1D5957E61C0DB578D229I5KCL" TargetMode="External"/><Relationship Id="rId20" Type="http://schemas.openxmlformats.org/officeDocument/2006/relationships/hyperlink" Target="consultantplus://offline/ref=BBC8D4DB2132EC619F8A66FC2F243795F94A8B1F5C56E61C0DB578D2295C9D2D443A0CC8517789C2I9K5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B31E722D808E4510AE1294EC04F08988BC1C45F86C461983EEB5FF57910FBF50ADC71C390CB86E28F0170Ey3L" TargetMode="External"/><Relationship Id="rId24" Type="http://schemas.openxmlformats.org/officeDocument/2006/relationships/hyperlink" Target="consultantplus://offline/ref=D64BE49BA4396CF34E1705D4DA6E1169818D56789262083732B66FAB98E1D426E9BCFE87BAO119B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BC8D4DB2132EC619F8A66FC2F243795FA4489195705B11E5CE076IDK7L" TargetMode="External"/><Relationship Id="rId23" Type="http://schemas.openxmlformats.org/officeDocument/2006/relationships/hyperlink" Target="consultantplus://offline/ref=48A02EEAAE4CC9C58F2E16B954450D7D2BB3F2E5DC72834312CCE93336875D6D5256E7BD815450A8C562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&#1084;&#1091;&#1093;&#1086;&#1088;&#1096;&#1080;&#1073;&#1080;&#1088;&#1089;&#1082;&#1080;&#1081;-&#1088;&#1072;&#1081;&#1086;&#1085;.&#1088;&#1092;/" TargetMode="External"/><Relationship Id="rId19" Type="http://schemas.openxmlformats.org/officeDocument/2006/relationships/hyperlink" Target="consultantplus://offline/ref=BBC8D4DB2132EC619F8A66FC2F243795F94B8E1E5F50E61C0DB578D229I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44E8CE42146BB084E58556151EED6DCEB4ABED6F0061079B7F87DF27388E538C7D3F56AFA3B48C0Dq3F" TargetMode="External"/><Relationship Id="rId14" Type="http://schemas.openxmlformats.org/officeDocument/2006/relationships/hyperlink" Target="consultantplus://offline/ref=E0BFDBD248E27BED65F7FB3CA393B9BC0B5F25BD9A51E3323753ECE8EC3625861DFB7DF3DB6A9117EBDBF" TargetMode="External"/><Relationship Id="rId22" Type="http://schemas.openxmlformats.org/officeDocument/2006/relationships/hyperlink" Target="consultantplus://offline/ref=D64BE49BA4396CF34E1705D4DA6E1169818F517F9964083732B66FAB98OE11B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480</TotalTime>
  <Pages>19</Pages>
  <Words>8802</Words>
  <Characters>-32766</Characters>
  <Application>Microsoft Office Outlook</Application>
  <DocSecurity>0</DocSecurity>
  <Lines>0</Lines>
  <Paragraphs>0</Paragraphs>
  <ScaleCrop>false</ScaleCrop>
  <Company>RSHB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Дондукова Дарима Бабасановна</dc:creator>
  <cp:keywords/>
  <dc:description/>
  <cp:lastModifiedBy>Админ</cp:lastModifiedBy>
  <cp:revision>14</cp:revision>
  <cp:lastPrinted>2016-02-19T05:06:00Z</cp:lastPrinted>
  <dcterms:created xsi:type="dcterms:W3CDTF">2016-01-20T07:20:00Z</dcterms:created>
  <dcterms:modified xsi:type="dcterms:W3CDTF">2016-02-19T05:07:00Z</dcterms:modified>
</cp:coreProperties>
</file>